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0217" w14:textId="152E1359" w:rsidR="00A63563" w:rsidRPr="00F63F2B" w:rsidRDefault="00A63563" w:rsidP="002E10A5">
      <w:pPr>
        <w:spacing w:after="0" w:line="360" w:lineRule="auto"/>
        <w:jc w:val="center"/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 xml:space="preserve">PROCESO </w:t>
      </w:r>
      <w:r w:rsidR="002E0F5A" w:rsidRPr="00F63F2B">
        <w:rPr>
          <w:rFonts w:ascii="Arial" w:hAnsi="Arial" w:cs="Arial"/>
          <w:b/>
        </w:rPr>
        <w:t>DE GESTIÓN DE</w:t>
      </w:r>
      <w:r w:rsidR="00B53D0D" w:rsidRPr="00F63F2B">
        <w:rPr>
          <w:rFonts w:ascii="Arial" w:hAnsi="Arial" w:cs="Arial"/>
          <w:b/>
        </w:rPr>
        <w:t xml:space="preserve"> FORMACIÓN PROFESIONAL INTEGRAL</w:t>
      </w:r>
    </w:p>
    <w:p w14:paraId="35A035C6" w14:textId="77777777" w:rsidR="00A63563" w:rsidRPr="00F63F2B" w:rsidRDefault="00A63563" w:rsidP="002E10A5">
      <w:pPr>
        <w:spacing w:after="0" w:line="360" w:lineRule="auto"/>
        <w:jc w:val="center"/>
        <w:rPr>
          <w:rFonts w:ascii="Arial" w:hAnsi="Arial" w:cs="Arial"/>
          <w:b/>
          <w:color w:val="FF0000"/>
        </w:rPr>
      </w:pPr>
      <w:r w:rsidRPr="00F63F2B">
        <w:rPr>
          <w:rFonts w:ascii="Arial" w:hAnsi="Arial" w:cs="Arial"/>
          <w:b/>
        </w:rPr>
        <w:t xml:space="preserve">FORMATO </w:t>
      </w:r>
      <w:r w:rsidR="00B53D0D" w:rsidRPr="00F63F2B">
        <w:rPr>
          <w:rFonts w:ascii="Arial" w:hAnsi="Arial" w:cs="Arial"/>
          <w:b/>
        </w:rPr>
        <w:t>GUÍA DE APRENDIZAJE</w:t>
      </w:r>
    </w:p>
    <w:p w14:paraId="5E3BCBDD" w14:textId="77777777" w:rsidR="00A63563" w:rsidRPr="00F63F2B" w:rsidRDefault="00A63563" w:rsidP="002E10A5">
      <w:pPr>
        <w:jc w:val="both"/>
        <w:rPr>
          <w:rFonts w:ascii="Arial" w:hAnsi="Arial" w:cs="Arial"/>
          <w:b/>
          <w:color w:val="000000" w:themeColor="text1"/>
        </w:rPr>
      </w:pPr>
    </w:p>
    <w:p w14:paraId="65322F1D" w14:textId="03DD7D91" w:rsidR="00B53D0D" w:rsidRPr="00F63F2B" w:rsidRDefault="00B53D0D" w:rsidP="002E10A5">
      <w:pPr>
        <w:pStyle w:val="Prrafodelista"/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>IDENTIFICACIÓN DE LA GUIA DE APRENDIZAJE</w:t>
      </w:r>
    </w:p>
    <w:p w14:paraId="4430308C" w14:textId="26B30FB7" w:rsidR="00602098" w:rsidRPr="00F63F2B" w:rsidRDefault="005E7D2B" w:rsidP="002E10A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F63F2B">
        <w:rPr>
          <w:rFonts w:ascii="Arial" w:hAnsi="Arial" w:cs="Arial"/>
          <w:b/>
          <w:bCs/>
        </w:rPr>
        <w:t>Denominación del programa de formación:</w:t>
      </w:r>
      <w:r w:rsidRPr="00F63F2B">
        <w:rPr>
          <w:rFonts w:ascii="Arial" w:hAnsi="Arial" w:cs="Arial"/>
        </w:rPr>
        <w:t xml:space="preserve"> </w:t>
      </w:r>
      <w:r w:rsidR="00083909">
        <w:rPr>
          <w:rFonts w:ascii="Arial" w:hAnsi="Arial" w:cs="Arial"/>
        </w:rPr>
        <w:t xml:space="preserve">Mantenimiento de </w:t>
      </w:r>
      <w:r w:rsidR="004A2BAD">
        <w:rPr>
          <w:rFonts w:ascii="Arial" w:hAnsi="Arial" w:cs="Arial"/>
        </w:rPr>
        <w:t>máquinas</w:t>
      </w:r>
      <w:r w:rsidR="00083909">
        <w:rPr>
          <w:rFonts w:ascii="Arial" w:hAnsi="Arial" w:cs="Arial"/>
        </w:rPr>
        <w:t xml:space="preserve"> de costura</w:t>
      </w:r>
    </w:p>
    <w:p w14:paraId="11F40DA0" w14:textId="1CBB23D8" w:rsidR="00B53D0D" w:rsidRPr="00F63F2B" w:rsidRDefault="005E7D2B" w:rsidP="002E10A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F63F2B">
        <w:rPr>
          <w:rFonts w:ascii="Arial" w:hAnsi="Arial" w:cs="Arial"/>
          <w:b/>
          <w:bCs/>
        </w:rPr>
        <w:t>Código del programa de formación:</w:t>
      </w:r>
      <w:r w:rsidRPr="00F63F2B">
        <w:rPr>
          <w:rFonts w:ascii="Arial" w:hAnsi="Arial" w:cs="Arial"/>
        </w:rPr>
        <w:t xml:space="preserve"> </w:t>
      </w:r>
      <w:r w:rsidR="00083909" w:rsidRPr="00083909">
        <w:rPr>
          <w:rFonts w:ascii="Arial" w:hAnsi="Arial" w:cs="Arial"/>
        </w:rPr>
        <w:t>83710189</w:t>
      </w:r>
      <w:r w:rsidR="00083909">
        <w:rPr>
          <w:rFonts w:ascii="Arial" w:hAnsi="Arial" w:cs="Arial"/>
        </w:rPr>
        <w:tab/>
      </w:r>
    </w:p>
    <w:p w14:paraId="01096145" w14:textId="14A0059C" w:rsidR="00602098" w:rsidRPr="00F63F2B" w:rsidRDefault="005E7D2B" w:rsidP="002E10A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F63F2B">
        <w:rPr>
          <w:rFonts w:ascii="Arial" w:hAnsi="Arial" w:cs="Arial"/>
          <w:b/>
          <w:bCs/>
        </w:rPr>
        <w:t>Nombre del proyecto:</w:t>
      </w:r>
      <w:r w:rsidRPr="00F63F2B">
        <w:rPr>
          <w:rFonts w:ascii="Arial" w:hAnsi="Arial" w:cs="Arial"/>
        </w:rPr>
        <w:t xml:space="preserve"> </w:t>
      </w:r>
    </w:p>
    <w:p w14:paraId="64C7396E" w14:textId="7E57646C" w:rsidR="00602098" w:rsidRPr="00F63F2B" w:rsidRDefault="005E7D2B" w:rsidP="002E10A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F63F2B">
        <w:rPr>
          <w:rFonts w:ascii="Arial" w:hAnsi="Arial" w:cs="Arial"/>
          <w:b/>
          <w:bCs/>
        </w:rPr>
        <w:t>Fase del proyecto:</w:t>
      </w:r>
      <w:r w:rsidRPr="00F63F2B">
        <w:rPr>
          <w:rFonts w:ascii="Arial" w:hAnsi="Arial" w:cs="Arial"/>
        </w:rPr>
        <w:t xml:space="preserve"> </w:t>
      </w:r>
    </w:p>
    <w:p w14:paraId="66D83556" w14:textId="030B5157" w:rsidR="00B53D0D" w:rsidRPr="00F63F2B" w:rsidRDefault="005E7D2B" w:rsidP="002E10A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F63F2B">
        <w:rPr>
          <w:rFonts w:ascii="Arial" w:hAnsi="Arial" w:cs="Arial"/>
          <w:b/>
          <w:bCs/>
        </w:rPr>
        <w:t>Actividad de proyecto:</w:t>
      </w:r>
      <w:r w:rsidRPr="00F63F2B">
        <w:rPr>
          <w:rFonts w:ascii="Arial" w:hAnsi="Arial" w:cs="Arial"/>
        </w:rPr>
        <w:t xml:space="preserve"> </w:t>
      </w:r>
    </w:p>
    <w:p w14:paraId="25632C97" w14:textId="10DF94A7" w:rsidR="005B2E03" w:rsidRPr="00F63F2B" w:rsidRDefault="005E7D2B" w:rsidP="002E10A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F63F2B">
        <w:rPr>
          <w:rFonts w:ascii="Arial" w:hAnsi="Arial" w:cs="Arial"/>
          <w:b/>
          <w:bCs/>
        </w:rPr>
        <w:t>Competencia:</w:t>
      </w:r>
      <w:r w:rsidRPr="00F63F2B">
        <w:rPr>
          <w:rFonts w:ascii="Arial" w:hAnsi="Arial" w:cs="Arial"/>
        </w:rPr>
        <w:t xml:space="preserve"> </w:t>
      </w:r>
      <w:r w:rsidR="00083909">
        <w:rPr>
          <w:rFonts w:ascii="Arial" w:hAnsi="Arial" w:cs="Arial"/>
        </w:rPr>
        <w:t>C</w:t>
      </w:r>
      <w:r w:rsidR="00083909" w:rsidRPr="00083909">
        <w:rPr>
          <w:rFonts w:ascii="Arial" w:hAnsi="Arial" w:cs="Arial"/>
        </w:rPr>
        <w:t>orregir fallas en maquinaria y equipos conforme a los requerimientos técnicos.</w:t>
      </w:r>
    </w:p>
    <w:p w14:paraId="03FB9C88" w14:textId="03A58624" w:rsidR="005B2E03" w:rsidRPr="00F63F2B" w:rsidRDefault="005E7D2B" w:rsidP="002E10A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F63F2B">
        <w:rPr>
          <w:rFonts w:ascii="Arial" w:hAnsi="Arial" w:cs="Arial"/>
          <w:b/>
          <w:bCs/>
        </w:rPr>
        <w:t>Resultados de aprendizaje alcanzar:</w:t>
      </w:r>
    </w:p>
    <w:p w14:paraId="0017C6B5" w14:textId="77777777" w:rsidR="00A835EA" w:rsidRPr="00F63F2B" w:rsidRDefault="00A835EA" w:rsidP="002E10A5">
      <w:pPr>
        <w:pStyle w:val="Prrafodelista"/>
        <w:jc w:val="both"/>
        <w:rPr>
          <w:rFonts w:ascii="Arial" w:hAnsi="Arial" w:cs="Arial"/>
        </w:rPr>
      </w:pPr>
    </w:p>
    <w:p w14:paraId="5C09DED5" w14:textId="585723DD" w:rsidR="00083909" w:rsidRDefault="00083909" w:rsidP="002E10A5">
      <w:pPr>
        <w:pStyle w:val="Prrafodelista"/>
        <w:numPr>
          <w:ilvl w:val="1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083909">
        <w:rPr>
          <w:rFonts w:ascii="Arial" w:hAnsi="Arial" w:cs="Arial"/>
        </w:rPr>
        <w:t>dentificar los problemas localizados en maquinaria, aplicando principios de mecánica</w:t>
      </w:r>
      <w:r>
        <w:rPr>
          <w:rFonts w:ascii="Arial" w:hAnsi="Arial" w:cs="Arial"/>
        </w:rPr>
        <w:t>.</w:t>
      </w:r>
    </w:p>
    <w:p w14:paraId="6CA59401" w14:textId="050DAE2C" w:rsidR="00083909" w:rsidRDefault="00083909" w:rsidP="002E10A5">
      <w:pPr>
        <w:pStyle w:val="Prrafodelista"/>
        <w:numPr>
          <w:ilvl w:val="1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083909">
        <w:rPr>
          <w:rFonts w:ascii="Arial" w:hAnsi="Arial" w:cs="Arial"/>
        </w:rPr>
        <w:t>stablecer opciones de mantenimiento según la necesidad de la maquinaria, garantizando la eficiencia y desempeño de la misma</w:t>
      </w:r>
      <w:r>
        <w:rPr>
          <w:rFonts w:ascii="Arial" w:hAnsi="Arial" w:cs="Arial"/>
        </w:rPr>
        <w:t>.</w:t>
      </w:r>
    </w:p>
    <w:p w14:paraId="0EC19C40" w14:textId="38B4315E" w:rsidR="00A835EA" w:rsidRPr="00F63F2B" w:rsidRDefault="00083909" w:rsidP="002E10A5">
      <w:pPr>
        <w:pStyle w:val="Prrafodelista"/>
        <w:numPr>
          <w:ilvl w:val="1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83909">
        <w:rPr>
          <w:rFonts w:ascii="Arial" w:hAnsi="Arial" w:cs="Arial"/>
        </w:rPr>
        <w:t xml:space="preserve">eparar la maquina aplicando normas técnicas proporcionadas por los fabricantes de </w:t>
      </w:r>
      <w:r w:rsidR="004A2BAD" w:rsidRPr="00083909">
        <w:rPr>
          <w:rFonts w:ascii="Arial" w:hAnsi="Arial" w:cs="Arial"/>
        </w:rPr>
        <w:t>máquinas</w:t>
      </w:r>
      <w:r w:rsidRPr="00083909">
        <w:rPr>
          <w:rFonts w:ascii="Arial" w:hAnsi="Arial" w:cs="Arial"/>
        </w:rPr>
        <w:t xml:space="preserve"> de costura.</w:t>
      </w:r>
    </w:p>
    <w:p w14:paraId="40B9E671" w14:textId="47291DA2" w:rsidR="008153A3" w:rsidRPr="00F63F2B" w:rsidRDefault="00083909" w:rsidP="002E10A5">
      <w:pPr>
        <w:pStyle w:val="Prrafodelista"/>
        <w:numPr>
          <w:ilvl w:val="1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083909">
        <w:rPr>
          <w:rFonts w:ascii="Arial" w:hAnsi="Arial" w:cs="Arial"/>
        </w:rPr>
        <w:t>erificar que las maquinas operen de acuerdo a su funcionalidad, proceso requerido, y tipos de materiales a coser</w:t>
      </w:r>
      <w:r w:rsidRPr="00F63F2B">
        <w:rPr>
          <w:rFonts w:ascii="Arial" w:hAnsi="Arial" w:cs="Arial"/>
        </w:rPr>
        <w:t>.</w:t>
      </w:r>
    </w:p>
    <w:p w14:paraId="632986E9" w14:textId="77777777" w:rsidR="00A835EA" w:rsidRPr="00F63F2B" w:rsidRDefault="00A835EA" w:rsidP="002E10A5">
      <w:pPr>
        <w:pStyle w:val="Prrafodelista"/>
        <w:jc w:val="both"/>
        <w:rPr>
          <w:rFonts w:ascii="Arial" w:hAnsi="Arial" w:cs="Arial"/>
        </w:rPr>
      </w:pPr>
    </w:p>
    <w:p w14:paraId="0270750F" w14:textId="1E999001" w:rsidR="00B53D0D" w:rsidRPr="00F63F2B" w:rsidRDefault="005E7D2B" w:rsidP="002E10A5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F63F2B">
        <w:rPr>
          <w:rFonts w:ascii="Arial" w:hAnsi="Arial" w:cs="Arial"/>
          <w:b/>
          <w:bCs/>
        </w:rPr>
        <w:t>Duración de la guía:</w:t>
      </w:r>
      <w:r w:rsidRPr="00F63F2B">
        <w:rPr>
          <w:rFonts w:ascii="Arial" w:hAnsi="Arial" w:cs="Arial"/>
        </w:rPr>
        <w:t xml:space="preserve"> </w:t>
      </w:r>
      <w:r w:rsidR="00083909">
        <w:rPr>
          <w:rFonts w:ascii="Arial" w:hAnsi="Arial" w:cs="Arial"/>
        </w:rPr>
        <w:t>80</w:t>
      </w:r>
      <w:r w:rsidR="00E64A66" w:rsidRPr="00F63F2B">
        <w:rPr>
          <w:rFonts w:ascii="Arial" w:hAnsi="Arial" w:cs="Arial"/>
        </w:rPr>
        <w:t xml:space="preserve"> horas</w:t>
      </w:r>
    </w:p>
    <w:p w14:paraId="2F477666" w14:textId="77777777" w:rsidR="00B53D0D" w:rsidRPr="00F63F2B" w:rsidRDefault="00B53D0D" w:rsidP="002E10A5">
      <w:pPr>
        <w:ind w:left="360"/>
        <w:jc w:val="both"/>
        <w:rPr>
          <w:rFonts w:ascii="Arial" w:hAnsi="Arial" w:cs="Arial"/>
        </w:rPr>
      </w:pPr>
    </w:p>
    <w:p w14:paraId="6395F881" w14:textId="134FF2C1" w:rsidR="00B53D0D" w:rsidRPr="00F63F2B" w:rsidRDefault="00B53D0D" w:rsidP="002E10A5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>2. PRESENTACIÓN</w:t>
      </w:r>
    </w:p>
    <w:p w14:paraId="7D207FD8" w14:textId="46E8C972" w:rsidR="008D027A" w:rsidRPr="00F63F2B" w:rsidRDefault="00F562EF" w:rsidP="002E10A5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Cs/>
        </w:rPr>
        <w:t xml:space="preserve">Estimado aprendiz, le damos la bienvenida al curso complementario </w:t>
      </w:r>
      <w:r w:rsidRPr="00F63F2B">
        <w:rPr>
          <w:rFonts w:ascii="Arial" w:hAnsi="Arial" w:cs="Arial"/>
        </w:rPr>
        <w:t xml:space="preserve">de </w:t>
      </w:r>
      <w:r w:rsidR="00083909">
        <w:rPr>
          <w:rFonts w:ascii="Arial" w:hAnsi="Arial" w:cs="Arial"/>
        </w:rPr>
        <w:t xml:space="preserve">mantenimiento de </w:t>
      </w:r>
      <w:r w:rsidR="004A2BAD">
        <w:rPr>
          <w:rFonts w:ascii="Arial" w:hAnsi="Arial" w:cs="Arial"/>
        </w:rPr>
        <w:t>máquinas</w:t>
      </w:r>
      <w:r w:rsidR="00083909">
        <w:rPr>
          <w:rFonts w:ascii="Arial" w:hAnsi="Arial" w:cs="Arial"/>
        </w:rPr>
        <w:t xml:space="preserve"> de coser</w:t>
      </w:r>
      <w:r w:rsidRPr="00F63F2B">
        <w:rPr>
          <w:rFonts w:ascii="Arial" w:hAnsi="Arial" w:cs="Arial"/>
        </w:rPr>
        <w:t xml:space="preserve">. </w:t>
      </w:r>
      <w:r w:rsidRPr="00F63F2B">
        <w:rPr>
          <w:rFonts w:ascii="Arial" w:hAnsi="Arial" w:cs="Arial"/>
          <w:bCs/>
        </w:rPr>
        <w:t>En este conocerá acerca de</w:t>
      </w:r>
      <w:r w:rsidR="008D027A" w:rsidRPr="00F63F2B">
        <w:rPr>
          <w:rFonts w:ascii="Arial" w:hAnsi="Arial" w:cs="Arial"/>
          <w:bCs/>
        </w:rPr>
        <w:t>l mantenimiento preventivo y correctivo de las máquinas que intervienen en el proceso de confección</w:t>
      </w:r>
      <w:r w:rsidR="0037351E" w:rsidRPr="00F63F2B">
        <w:rPr>
          <w:rFonts w:ascii="Arial" w:hAnsi="Arial" w:cs="Arial"/>
          <w:bCs/>
        </w:rPr>
        <w:t xml:space="preserve"> de prendas</w:t>
      </w:r>
      <w:r w:rsidR="001C4AD1" w:rsidRPr="00F63F2B">
        <w:rPr>
          <w:rFonts w:ascii="Arial" w:hAnsi="Arial" w:cs="Arial"/>
          <w:bCs/>
        </w:rPr>
        <w:t xml:space="preserve">, </w:t>
      </w:r>
      <w:r w:rsidRPr="00F63F2B">
        <w:rPr>
          <w:rFonts w:ascii="Arial" w:hAnsi="Arial" w:cs="Arial"/>
          <w:bCs/>
        </w:rPr>
        <w:t xml:space="preserve">lo cual </w:t>
      </w:r>
      <w:r w:rsidR="001C4AD1" w:rsidRPr="00F63F2B">
        <w:rPr>
          <w:rFonts w:ascii="Arial" w:hAnsi="Arial" w:cs="Arial"/>
          <w:bCs/>
        </w:rPr>
        <w:t>exige entre otras actividades, la calibración de mecanismos, la insta</w:t>
      </w:r>
      <w:r w:rsidR="0037351E" w:rsidRPr="00F63F2B">
        <w:rPr>
          <w:rFonts w:ascii="Arial" w:hAnsi="Arial" w:cs="Arial"/>
          <w:bCs/>
        </w:rPr>
        <w:t>la</w:t>
      </w:r>
      <w:r w:rsidR="001C4AD1" w:rsidRPr="00F63F2B">
        <w:rPr>
          <w:rFonts w:ascii="Arial" w:hAnsi="Arial" w:cs="Arial"/>
          <w:bCs/>
        </w:rPr>
        <w:t xml:space="preserve">ción de los </w:t>
      </w:r>
      <w:r w:rsidR="004A2BAD" w:rsidRPr="00F63F2B">
        <w:rPr>
          <w:rFonts w:ascii="Arial" w:hAnsi="Arial" w:cs="Arial"/>
          <w:bCs/>
        </w:rPr>
        <w:t>diferentes accesorios</w:t>
      </w:r>
      <w:r w:rsidR="001C4AD1" w:rsidRPr="00F63F2B">
        <w:rPr>
          <w:rFonts w:ascii="Arial" w:hAnsi="Arial" w:cs="Arial"/>
          <w:bCs/>
        </w:rPr>
        <w:t xml:space="preserve"> </w:t>
      </w:r>
      <w:r w:rsidR="00A63DD9" w:rsidRPr="00F63F2B">
        <w:rPr>
          <w:rFonts w:ascii="Arial" w:hAnsi="Arial" w:cs="Arial"/>
          <w:bCs/>
        </w:rPr>
        <w:t>de costura</w:t>
      </w:r>
      <w:r w:rsidR="00A1213F" w:rsidRPr="00F63F2B">
        <w:rPr>
          <w:rFonts w:ascii="Arial" w:hAnsi="Arial" w:cs="Arial"/>
          <w:bCs/>
        </w:rPr>
        <w:t xml:space="preserve"> y</w:t>
      </w:r>
      <w:r w:rsidR="00A63DD9" w:rsidRPr="00F63F2B">
        <w:rPr>
          <w:rFonts w:ascii="Arial" w:hAnsi="Arial" w:cs="Arial"/>
          <w:bCs/>
        </w:rPr>
        <w:t xml:space="preserve"> la correcta lubricación de los elementos mecánicos de la máquina.</w:t>
      </w:r>
    </w:p>
    <w:p w14:paraId="10402640" w14:textId="04E4B6E8" w:rsidR="00A63DD9" w:rsidRPr="00F63F2B" w:rsidRDefault="00F562EF" w:rsidP="002E10A5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Cs/>
        </w:rPr>
        <w:t>Tener la</w:t>
      </w:r>
      <w:r w:rsidR="00A63DD9" w:rsidRPr="00F63F2B">
        <w:rPr>
          <w:rFonts w:ascii="Arial" w:hAnsi="Arial" w:cs="Arial"/>
          <w:bCs/>
        </w:rPr>
        <w:t xml:space="preserve"> capacidad de realizar las actividades básicas del mantenimiento preventiv</w:t>
      </w:r>
      <w:r w:rsidR="00611057" w:rsidRPr="00F63F2B">
        <w:rPr>
          <w:rFonts w:ascii="Arial" w:hAnsi="Arial" w:cs="Arial"/>
          <w:bCs/>
        </w:rPr>
        <w:t>o</w:t>
      </w:r>
      <w:r w:rsidR="00A63DD9" w:rsidRPr="00F63F2B">
        <w:rPr>
          <w:rFonts w:ascii="Arial" w:hAnsi="Arial" w:cs="Arial"/>
          <w:bCs/>
        </w:rPr>
        <w:t xml:space="preserve"> permitirá a los diferentes actores que intervienen en los procesos, desarrollar sus actividades </w:t>
      </w:r>
      <w:r w:rsidR="00BF7237" w:rsidRPr="00F63F2B">
        <w:rPr>
          <w:rFonts w:ascii="Arial" w:hAnsi="Arial" w:cs="Arial"/>
          <w:bCs/>
        </w:rPr>
        <w:t>diarias de forma pertinente</w:t>
      </w:r>
      <w:r w:rsidRPr="00F63F2B">
        <w:rPr>
          <w:rFonts w:ascii="Arial" w:hAnsi="Arial" w:cs="Arial"/>
          <w:bCs/>
        </w:rPr>
        <w:t xml:space="preserve">, </w:t>
      </w:r>
      <w:r w:rsidR="00BF7237" w:rsidRPr="00F63F2B">
        <w:rPr>
          <w:rFonts w:ascii="Arial" w:hAnsi="Arial" w:cs="Arial"/>
          <w:bCs/>
        </w:rPr>
        <w:t xml:space="preserve">de acuerdo </w:t>
      </w:r>
      <w:r w:rsidRPr="00F63F2B">
        <w:rPr>
          <w:rFonts w:ascii="Arial" w:hAnsi="Arial" w:cs="Arial"/>
          <w:bCs/>
        </w:rPr>
        <w:t>con</w:t>
      </w:r>
      <w:r w:rsidR="00BF7237" w:rsidRPr="00F63F2B">
        <w:rPr>
          <w:rFonts w:ascii="Arial" w:hAnsi="Arial" w:cs="Arial"/>
          <w:bCs/>
        </w:rPr>
        <w:t xml:space="preserve"> los estándares de funcionamiento de los equipos usados</w:t>
      </w:r>
      <w:r w:rsidR="0037351E" w:rsidRPr="00F63F2B">
        <w:rPr>
          <w:rFonts w:ascii="Arial" w:hAnsi="Arial" w:cs="Arial"/>
          <w:bCs/>
        </w:rPr>
        <w:t>.</w:t>
      </w:r>
    </w:p>
    <w:p w14:paraId="25AB8F1D" w14:textId="19829BB2" w:rsidR="00BF7237" w:rsidRPr="00F63F2B" w:rsidRDefault="00BF7237" w:rsidP="002E10A5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Cs/>
        </w:rPr>
        <w:t>A través del trabajo autónomo sistemático</w:t>
      </w:r>
      <w:r w:rsidR="00F562EF" w:rsidRPr="00F63F2B">
        <w:rPr>
          <w:rFonts w:ascii="Arial" w:hAnsi="Arial" w:cs="Arial"/>
          <w:bCs/>
        </w:rPr>
        <w:t xml:space="preserve"> </w:t>
      </w:r>
      <w:r w:rsidRPr="00F63F2B">
        <w:rPr>
          <w:rFonts w:ascii="Arial" w:hAnsi="Arial" w:cs="Arial"/>
          <w:bCs/>
        </w:rPr>
        <w:t>y organizado</w:t>
      </w:r>
      <w:r w:rsidR="00F562EF" w:rsidRPr="00F63F2B">
        <w:rPr>
          <w:rFonts w:ascii="Arial" w:hAnsi="Arial" w:cs="Arial"/>
          <w:bCs/>
        </w:rPr>
        <w:t>, u</w:t>
      </w:r>
      <w:r w:rsidRPr="00F63F2B">
        <w:rPr>
          <w:rFonts w:ascii="Arial" w:hAnsi="Arial" w:cs="Arial"/>
          <w:bCs/>
        </w:rPr>
        <w:t xml:space="preserve">sted como aprendiz, apropiará los conocimientos y habilidades requeridos para la correcta intervención de las máquinas planas de una aguja, </w:t>
      </w:r>
      <w:r w:rsidR="00F562EF" w:rsidRPr="00F63F2B">
        <w:rPr>
          <w:rFonts w:ascii="Arial" w:hAnsi="Arial" w:cs="Arial"/>
          <w:bCs/>
        </w:rPr>
        <w:t>f</w:t>
      </w:r>
      <w:r w:rsidRPr="00F63F2B">
        <w:rPr>
          <w:rFonts w:ascii="Arial" w:hAnsi="Arial" w:cs="Arial"/>
          <w:bCs/>
        </w:rPr>
        <w:t>ileteadora</w:t>
      </w:r>
      <w:r w:rsidR="00F562EF" w:rsidRPr="00F63F2B">
        <w:rPr>
          <w:rFonts w:ascii="Arial" w:hAnsi="Arial" w:cs="Arial"/>
          <w:bCs/>
        </w:rPr>
        <w:t xml:space="preserve"> </w:t>
      </w:r>
      <w:r w:rsidRPr="00F63F2B">
        <w:rPr>
          <w:rFonts w:ascii="Arial" w:hAnsi="Arial" w:cs="Arial"/>
          <w:bCs/>
        </w:rPr>
        <w:t xml:space="preserve">y </w:t>
      </w:r>
      <w:r w:rsidR="00F562EF" w:rsidRPr="00F63F2B">
        <w:rPr>
          <w:rFonts w:ascii="Arial" w:hAnsi="Arial" w:cs="Arial"/>
          <w:bCs/>
        </w:rPr>
        <w:t>r</w:t>
      </w:r>
      <w:r w:rsidRPr="00F63F2B">
        <w:rPr>
          <w:rFonts w:ascii="Arial" w:hAnsi="Arial" w:cs="Arial"/>
          <w:bCs/>
        </w:rPr>
        <w:t>ecubridora</w:t>
      </w:r>
      <w:r w:rsidR="00AA49A7" w:rsidRPr="00F63F2B">
        <w:rPr>
          <w:rFonts w:ascii="Arial" w:hAnsi="Arial" w:cs="Arial"/>
          <w:bCs/>
        </w:rPr>
        <w:t xml:space="preserve"> </w:t>
      </w:r>
      <w:r w:rsidR="007B0D75">
        <w:rPr>
          <w:rFonts w:ascii="Arial" w:hAnsi="Arial" w:cs="Arial"/>
          <w:bCs/>
        </w:rPr>
        <w:t>industriales</w:t>
      </w:r>
      <w:r w:rsidRPr="00F63F2B">
        <w:rPr>
          <w:rFonts w:ascii="Arial" w:hAnsi="Arial" w:cs="Arial"/>
          <w:bCs/>
        </w:rPr>
        <w:t>.</w:t>
      </w:r>
      <w:r w:rsidR="00611057" w:rsidRPr="00F63F2B">
        <w:rPr>
          <w:rFonts w:ascii="Arial" w:hAnsi="Arial" w:cs="Arial"/>
          <w:bCs/>
        </w:rPr>
        <w:t xml:space="preserve"> </w:t>
      </w:r>
      <w:r w:rsidR="005B1482" w:rsidRPr="00F63F2B">
        <w:rPr>
          <w:rFonts w:ascii="Arial" w:hAnsi="Arial" w:cs="Arial"/>
          <w:bCs/>
        </w:rPr>
        <w:t>De esta manera, l</w:t>
      </w:r>
      <w:r w:rsidRPr="00F63F2B">
        <w:rPr>
          <w:rFonts w:ascii="Arial" w:hAnsi="Arial" w:cs="Arial"/>
          <w:bCs/>
        </w:rPr>
        <w:t xml:space="preserve">as actividades de formación aquí presentadas, pretenden brindarle las herramientas básicas, </w:t>
      </w:r>
      <w:r w:rsidR="0037351E" w:rsidRPr="00F63F2B">
        <w:rPr>
          <w:rFonts w:ascii="Arial" w:hAnsi="Arial" w:cs="Arial"/>
          <w:bCs/>
        </w:rPr>
        <w:t xml:space="preserve">que le </w:t>
      </w:r>
      <w:r w:rsidRPr="00F63F2B">
        <w:rPr>
          <w:rFonts w:ascii="Arial" w:hAnsi="Arial" w:cs="Arial"/>
          <w:bCs/>
        </w:rPr>
        <w:t>permit</w:t>
      </w:r>
      <w:r w:rsidR="0037351E" w:rsidRPr="00F63F2B">
        <w:rPr>
          <w:rFonts w:ascii="Arial" w:hAnsi="Arial" w:cs="Arial"/>
          <w:bCs/>
        </w:rPr>
        <w:t>an</w:t>
      </w:r>
      <w:r w:rsidRPr="00F63F2B">
        <w:rPr>
          <w:rFonts w:ascii="Arial" w:hAnsi="Arial" w:cs="Arial"/>
          <w:bCs/>
        </w:rPr>
        <w:t xml:space="preserve"> el desarrollo de sus competencias técnicas.</w:t>
      </w:r>
    </w:p>
    <w:p w14:paraId="3E88BA70" w14:textId="0B5BAB24" w:rsidR="00916819" w:rsidRPr="00F63F2B" w:rsidRDefault="00DA5315" w:rsidP="002E10A5">
      <w:pPr>
        <w:jc w:val="both"/>
        <w:rPr>
          <w:rFonts w:ascii="Arial" w:hAnsi="Arial" w:cs="Arial"/>
          <w:b/>
          <w:lang w:val="es-MX"/>
        </w:rPr>
      </w:pPr>
      <w:r w:rsidRPr="00F63F2B">
        <w:rPr>
          <w:rFonts w:ascii="Arial" w:hAnsi="Arial" w:cs="Arial"/>
          <w:b/>
          <w:lang w:val="es-MX"/>
        </w:rPr>
        <w:lastRenderedPageBreak/>
        <w:t>3. FORMULACIÓN DE LAS ACTIVIDADES DE APRENDIZAJE</w:t>
      </w:r>
    </w:p>
    <w:p w14:paraId="64AD4E8F" w14:textId="132B2874" w:rsidR="00916819" w:rsidRPr="00F63F2B" w:rsidRDefault="00916819" w:rsidP="002E10A5">
      <w:pPr>
        <w:jc w:val="both"/>
        <w:rPr>
          <w:rFonts w:ascii="Arial" w:hAnsi="Arial" w:cs="Arial"/>
          <w:b/>
          <w:color w:val="FF0000"/>
          <w:lang w:eastAsia="es-CO"/>
        </w:rPr>
      </w:pPr>
      <w:r w:rsidRPr="00F63F2B">
        <w:rPr>
          <w:rFonts w:ascii="Arial" w:hAnsi="Arial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8C7524F" wp14:editId="01AD5A79">
                <wp:simplePos x="0" y="0"/>
                <wp:positionH relativeFrom="column">
                  <wp:posOffset>4239260</wp:posOffset>
                </wp:positionH>
                <wp:positionV relativeFrom="paragraph">
                  <wp:posOffset>107950</wp:posOffset>
                </wp:positionV>
                <wp:extent cx="89535" cy="615315"/>
                <wp:effectExtent l="152400" t="0" r="100965" b="0"/>
                <wp:wrapNone/>
                <wp:docPr id="2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16017">
                          <a:off x="0" y="0"/>
                          <a:ext cx="89535" cy="615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917C2" id="Rectangle 6" o:spid="_x0000_s1026" style="position:absolute;margin-left:333.8pt;margin-top:8.5pt;width:7.05pt;height:48.45pt;rotation:1765122fd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" stroked="f"/>
            </w:pict>
          </mc:Fallback>
        </mc:AlternateContent>
      </w:r>
      <w:r w:rsidR="00DA5315" w:rsidRPr="00F63F2B">
        <w:rPr>
          <w:rFonts w:ascii="Arial" w:hAnsi="Arial" w:cs="Arial"/>
          <w:b/>
        </w:rPr>
        <w:t xml:space="preserve">3.1. </w:t>
      </w:r>
      <w:r w:rsidRPr="00F63F2B">
        <w:rPr>
          <w:rFonts w:ascii="Arial" w:hAnsi="Arial" w:cs="Arial"/>
          <w:b/>
        </w:rPr>
        <w:t>Actividad</w:t>
      </w:r>
      <w:r w:rsidR="002C0E9D" w:rsidRPr="00F63F2B">
        <w:rPr>
          <w:rFonts w:ascii="Arial" w:hAnsi="Arial" w:cs="Arial"/>
          <w:b/>
        </w:rPr>
        <w:t>es</w:t>
      </w:r>
      <w:r w:rsidRPr="00F63F2B">
        <w:rPr>
          <w:rFonts w:ascii="Arial" w:hAnsi="Arial" w:cs="Arial"/>
          <w:b/>
        </w:rPr>
        <w:t xml:space="preserve"> de Reflexión inicial</w:t>
      </w:r>
      <w:r w:rsidRPr="00F63F2B">
        <w:rPr>
          <w:rFonts w:ascii="Arial" w:hAnsi="Arial" w:cs="Arial"/>
          <w:b/>
          <w:color w:val="FF0000"/>
          <w:lang w:eastAsia="es-CO"/>
        </w:rPr>
        <w:t xml:space="preserve"> </w:t>
      </w:r>
    </w:p>
    <w:p w14:paraId="111CC2CD" w14:textId="3C364C1C" w:rsidR="00DA5315" w:rsidRPr="00F63F2B" w:rsidRDefault="00DA5315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Cs/>
          <w:lang w:eastAsia="es-CO"/>
        </w:rPr>
        <w:t>A través de la situación que se plant</w:t>
      </w:r>
      <w:r w:rsidR="00611057" w:rsidRPr="00F63F2B">
        <w:rPr>
          <w:rFonts w:ascii="Arial" w:hAnsi="Arial" w:cs="Arial"/>
          <w:bCs/>
          <w:lang w:eastAsia="es-CO"/>
        </w:rPr>
        <w:t>e</w:t>
      </w:r>
      <w:r w:rsidRPr="00F63F2B">
        <w:rPr>
          <w:rFonts w:ascii="Arial" w:hAnsi="Arial" w:cs="Arial"/>
          <w:bCs/>
          <w:lang w:eastAsia="es-CO"/>
        </w:rPr>
        <w:t>a, responda las preguntas y el enunciado que se establece:</w:t>
      </w:r>
    </w:p>
    <w:p w14:paraId="3E80782B" w14:textId="4A4C63F7" w:rsidR="00916819" w:rsidRPr="00F63F2B" w:rsidRDefault="00AA49A7" w:rsidP="002E10A5">
      <w:pPr>
        <w:pStyle w:val="Prrafodelista"/>
        <w:ind w:left="0" w:right="263"/>
        <w:jc w:val="both"/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>Juego adivina ¿</w:t>
      </w:r>
      <w:r w:rsidR="005F47CD" w:rsidRPr="00F63F2B">
        <w:rPr>
          <w:rFonts w:ascii="Arial" w:hAnsi="Arial" w:cs="Arial"/>
          <w:b/>
        </w:rPr>
        <w:t>Q</w:t>
      </w:r>
      <w:r w:rsidRPr="00F63F2B">
        <w:rPr>
          <w:rFonts w:ascii="Arial" w:hAnsi="Arial" w:cs="Arial"/>
          <w:b/>
        </w:rPr>
        <w:t>u</w:t>
      </w:r>
      <w:r w:rsidR="005F47CD" w:rsidRPr="00F63F2B">
        <w:rPr>
          <w:rFonts w:ascii="Arial" w:hAnsi="Arial" w:cs="Arial"/>
          <w:b/>
        </w:rPr>
        <w:t>é</w:t>
      </w:r>
      <w:r w:rsidRPr="00F63F2B">
        <w:rPr>
          <w:rFonts w:ascii="Arial" w:hAnsi="Arial" w:cs="Arial"/>
          <w:b/>
        </w:rPr>
        <w:t xml:space="preserve"> m</w:t>
      </w:r>
      <w:r w:rsidR="005F47CD" w:rsidRPr="00F63F2B">
        <w:rPr>
          <w:rFonts w:ascii="Arial" w:hAnsi="Arial" w:cs="Arial"/>
          <w:b/>
        </w:rPr>
        <w:t>á</w:t>
      </w:r>
      <w:r w:rsidRPr="00F63F2B">
        <w:rPr>
          <w:rFonts w:ascii="Arial" w:hAnsi="Arial" w:cs="Arial"/>
          <w:b/>
        </w:rPr>
        <w:t>quina es?</w:t>
      </w:r>
    </w:p>
    <w:p w14:paraId="7CBAF7DD" w14:textId="77777777" w:rsidR="00AA49A7" w:rsidRPr="00F63F2B" w:rsidRDefault="00AA49A7" w:rsidP="002E10A5">
      <w:pPr>
        <w:pStyle w:val="Prrafodelista"/>
        <w:ind w:left="0" w:right="263"/>
        <w:jc w:val="both"/>
        <w:rPr>
          <w:rFonts w:ascii="Arial" w:hAnsi="Arial" w:cs="Arial"/>
          <w:b/>
        </w:rPr>
      </w:pPr>
    </w:p>
    <w:p w14:paraId="26B25C87" w14:textId="6A99F75E" w:rsidR="00DA5315" w:rsidRPr="00F63F2B" w:rsidRDefault="00AA49A7" w:rsidP="002E10A5">
      <w:pPr>
        <w:pStyle w:val="Prrafodelista"/>
        <w:ind w:left="0" w:right="263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Para esta actividad de reflexión inicial el instructor expondrá di</w:t>
      </w:r>
      <w:r w:rsidR="005F47CD" w:rsidRPr="00F63F2B">
        <w:rPr>
          <w:rFonts w:ascii="Arial" w:hAnsi="Arial" w:cs="Arial"/>
        </w:rPr>
        <w:t>fe</w:t>
      </w:r>
      <w:r w:rsidRPr="00F63F2B">
        <w:rPr>
          <w:rFonts w:ascii="Arial" w:hAnsi="Arial" w:cs="Arial"/>
        </w:rPr>
        <w:t xml:space="preserve">rentes </w:t>
      </w:r>
      <w:r w:rsidR="005F47CD" w:rsidRPr="00F63F2B">
        <w:rPr>
          <w:rFonts w:ascii="Arial" w:hAnsi="Arial" w:cs="Arial"/>
        </w:rPr>
        <w:t>t</w:t>
      </w:r>
      <w:r w:rsidRPr="00F63F2B">
        <w:rPr>
          <w:rFonts w:ascii="Arial" w:hAnsi="Arial" w:cs="Arial"/>
        </w:rPr>
        <w:t>ipo</w:t>
      </w:r>
      <w:r w:rsidR="005F47CD" w:rsidRPr="00F63F2B">
        <w:rPr>
          <w:rFonts w:ascii="Arial" w:hAnsi="Arial" w:cs="Arial"/>
        </w:rPr>
        <w:t>s</w:t>
      </w:r>
      <w:r w:rsidRPr="00F63F2B">
        <w:rPr>
          <w:rFonts w:ascii="Arial" w:hAnsi="Arial" w:cs="Arial"/>
        </w:rPr>
        <w:t xml:space="preserve"> de m</w:t>
      </w:r>
      <w:r w:rsidR="005F47CD" w:rsidRPr="00F63F2B">
        <w:rPr>
          <w:rFonts w:ascii="Arial" w:hAnsi="Arial" w:cs="Arial"/>
        </w:rPr>
        <w:t>á</w:t>
      </w:r>
      <w:r w:rsidRPr="00F63F2B">
        <w:rPr>
          <w:rFonts w:ascii="Arial" w:hAnsi="Arial" w:cs="Arial"/>
        </w:rPr>
        <w:t xml:space="preserve">quinas y </w:t>
      </w:r>
      <w:proofErr w:type="spellStart"/>
      <w:r w:rsidRPr="00F63F2B">
        <w:rPr>
          <w:rFonts w:ascii="Arial" w:hAnsi="Arial" w:cs="Arial"/>
        </w:rPr>
        <w:t>ud</w:t>
      </w:r>
      <w:proofErr w:type="spellEnd"/>
      <w:r w:rsidRPr="00F63F2B">
        <w:rPr>
          <w:rFonts w:ascii="Arial" w:hAnsi="Arial" w:cs="Arial"/>
        </w:rPr>
        <w:t xml:space="preserve"> como aprendiz deberá responder las siguientes preguntas</w:t>
      </w:r>
      <w:r w:rsidR="005F47CD" w:rsidRPr="00F63F2B">
        <w:rPr>
          <w:rFonts w:ascii="Arial" w:hAnsi="Arial" w:cs="Arial"/>
        </w:rPr>
        <w:t>:</w:t>
      </w:r>
    </w:p>
    <w:p w14:paraId="62410A9D" w14:textId="77777777" w:rsidR="00AA49A7" w:rsidRPr="00F63F2B" w:rsidRDefault="00AA49A7" w:rsidP="002E10A5">
      <w:pPr>
        <w:pStyle w:val="Prrafodelista"/>
        <w:ind w:left="0" w:right="263"/>
        <w:jc w:val="both"/>
        <w:rPr>
          <w:rFonts w:ascii="Arial" w:hAnsi="Arial" w:cs="Arial"/>
        </w:rPr>
      </w:pPr>
    </w:p>
    <w:p w14:paraId="3E7A3CEA" w14:textId="4C4617C2" w:rsidR="00916819" w:rsidRPr="00F63F2B" w:rsidRDefault="00916819" w:rsidP="002E10A5">
      <w:pPr>
        <w:pStyle w:val="Prrafodelista"/>
        <w:numPr>
          <w:ilvl w:val="0"/>
          <w:numId w:val="10"/>
        </w:numPr>
        <w:ind w:right="263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¿</w:t>
      </w:r>
      <w:r w:rsidR="00AA49A7" w:rsidRPr="00F63F2B">
        <w:rPr>
          <w:rFonts w:ascii="Arial" w:hAnsi="Arial" w:cs="Arial"/>
        </w:rPr>
        <w:t>Para qu</w:t>
      </w:r>
      <w:r w:rsidR="005F47CD" w:rsidRPr="00F63F2B">
        <w:rPr>
          <w:rFonts w:ascii="Arial" w:hAnsi="Arial" w:cs="Arial"/>
        </w:rPr>
        <w:t>é</w:t>
      </w:r>
      <w:r w:rsidR="00AA49A7" w:rsidRPr="00F63F2B">
        <w:rPr>
          <w:rFonts w:ascii="Arial" w:hAnsi="Arial" w:cs="Arial"/>
        </w:rPr>
        <w:t xml:space="preserve"> se utiliza la m</w:t>
      </w:r>
      <w:r w:rsidR="005F47CD" w:rsidRPr="00F63F2B">
        <w:rPr>
          <w:rFonts w:ascii="Arial" w:hAnsi="Arial" w:cs="Arial"/>
        </w:rPr>
        <w:t>á</w:t>
      </w:r>
      <w:r w:rsidR="00AA49A7" w:rsidRPr="00F63F2B">
        <w:rPr>
          <w:rFonts w:ascii="Arial" w:hAnsi="Arial" w:cs="Arial"/>
        </w:rPr>
        <w:t>quina recubridora</w:t>
      </w:r>
      <w:r w:rsidRPr="00F63F2B">
        <w:rPr>
          <w:rFonts w:ascii="Arial" w:hAnsi="Arial" w:cs="Arial"/>
        </w:rPr>
        <w:t xml:space="preserve">? </w:t>
      </w:r>
    </w:p>
    <w:p w14:paraId="252A02C0" w14:textId="1CC3B7ED" w:rsidR="00916819" w:rsidRPr="00F63F2B" w:rsidRDefault="00916819" w:rsidP="002E10A5">
      <w:pPr>
        <w:pStyle w:val="Prrafodelista"/>
        <w:ind w:left="0" w:right="263"/>
        <w:jc w:val="both"/>
        <w:rPr>
          <w:rFonts w:ascii="Arial" w:hAnsi="Arial" w:cs="Arial"/>
        </w:rPr>
      </w:pPr>
    </w:p>
    <w:p w14:paraId="4384C152" w14:textId="31DA561D" w:rsidR="00916819" w:rsidRPr="00F63F2B" w:rsidRDefault="00916819" w:rsidP="002E10A5">
      <w:pPr>
        <w:pStyle w:val="Prrafodelista"/>
        <w:numPr>
          <w:ilvl w:val="0"/>
          <w:numId w:val="10"/>
        </w:numPr>
        <w:ind w:right="263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 xml:space="preserve">¿Qué tipo de máquinas considera usted que se requieren para confeccionar las </w:t>
      </w:r>
      <w:r w:rsidR="005F47CD" w:rsidRPr="00F63F2B">
        <w:rPr>
          <w:rFonts w:ascii="Arial" w:hAnsi="Arial" w:cs="Arial"/>
        </w:rPr>
        <w:t>camisetas</w:t>
      </w:r>
      <w:r w:rsidRPr="00F63F2B">
        <w:rPr>
          <w:rFonts w:ascii="Arial" w:hAnsi="Arial" w:cs="Arial"/>
        </w:rPr>
        <w:t xml:space="preserve">? </w:t>
      </w:r>
    </w:p>
    <w:p w14:paraId="0CAD668B" w14:textId="7343A029" w:rsidR="00D34F94" w:rsidRPr="00F63F2B" w:rsidRDefault="00D34F94" w:rsidP="002E10A5">
      <w:pPr>
        <w:pStyle w:val="Prrafodelista"/>
        <w:ind w:left="0" w:right="263"/>
        <w:jc w:val="both"/>
        <w:rPr>
          <w:rFonts w:ascii="Arial" w:hAnsi="Arial" w:cs="Arial"/>
        </w:rPr>
      </w:pPr>
    </w:p>
    <w:p w14:paraId="3A2EADA9" w14:textId="23FFE35D" w:rsidR="005F47CD" w:rsidRPr="00F63F2B" w:rsidRDefault="00D34F94" w:rsidP="002E10A5">
      <w:pPr>
        <w:pStyle w:val="Prrafodelista"/>
        <w:numPr>
          <w:ilvl w:val="0"/>
          <w:numId w:val="10"/>
        </w:numPr>
        <w:ind w:right="263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 xml:space="preserve">Haga un listado de las posibles herramientas que se necesitarán para la intervención primaria (primeros auxilios de máquina) de las máquinas </w:t>
      </w:r>
      <w:r w:rsidR="00AA49A7" w:rsidRPr="00F63F2B">
        <w:rPr>
          <w:rFonts w:ascii="Arial" w:hAnsi="Arial" w:cs="Arial"/>
        </w:rPr>
        <w:t>de confecci</w:t>
      </w:r>
      <w:r w:rsidR="005F47CD" w:rsidRPr="00F63F2B">
        <w:rPr>
          <w:rFonts w:ascii="Arial" w:hAnsi="Arial" w:cs="Arial"/>
        </w:rPr>
        <w:t>ó</w:t>
      </w:r>
      <w:r w:rsidR="00AA49A7" w:rsidRPr="00F63F2B">
        <w:rPr>
          <w:rFonts w:ascii="Arial" w:hAnsi="Arial" w:cs="Arial"/>
        </w:rPr>
        <w:t>n</w:t>
      </w:r>
      <w:r w:rsidR="005F47CD" w:rsidRPr="00F63F2B">
        <w:rPr>
          <w:rFonts w:ascii="Arial" w:hAnsi="Arial" w:cs="Arial"/>
        </w:rPr>
        <w:t>.</w:t>
      </w:r>
    </w:p>
    <w:p w14:paraId="360A5C04" w14:textId="202661EA" w:rsidR="00A815A4" w:rsidRPr="00F63F2B" w:rsidRDefault="005F47CD" w:rsidP="002E10A5">
      <w:p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Al término de esta actividad el Instructor realizará la respectiva retroalimentación y procederá con las conclusiones sobre el tema.</w:t>
      </w:r>
    </w:p>
    <w:p w14:paraId="7B871D81" w14:textId="77777777" w:rsidR="005F47CD" w:rsidRPr="00F63F2B" w:rsidRDefault="005F47CD" w:rsidP="002E10A5">
      <w:pPr>
        <w:spacing w:after="160" w:line="259" w:lineRule="auto"/>
        <w:jc w:val="both"/>
        <w:rPr>
          <w:rFonts w:ascii="Arial" w:hAnsi="Arial" w:cs="Arial"/>
        </w:rPr>
      </w:pPr>
    </w:p>
    <w:p w14:paraId="05E7627C" w14:textId="381D557A" w:rsidR="00B53D0D" w:rsidRPr="00F63F2B" w:rsidRDefault="00B53D0D" w:rsidP="002E10A5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lang w:val="es-MX"/>
        </w:rPr>
      </w:pPr>
      <w:r w:rsidRPr="00F63F2B">
        <w:rPr>
          <w:rFonts w:ascii="Arial" w:hAnsi="Arial" w:cs="Arial"/>
          <w:b/>
          <w:lang w:val="es-MX"/>
        </w:rPr>
        <w:t>3.</w:t>
      </w:r>
      <w:r w:rsidR="00DA5315" w:rsidRPr="00F63F2B">
        <w:rPr>
          <w:rFonts w:ascii="Arial" w:hAnsi="Arial" w:cs="Arial"/>
          <w:b/>
          <w:lang w:val="es-MX"/>
        </w:rPr>
        <w:t>2</w:t>
      </w:r>
      <w:r w:rsidR="00A815A4" w:rsidRPr="00F63F2B">
        <w:rPr>
          <w:rFonts w:ascii="Arial" w:hAnsi="Arial" w:cs="Arial"/>
          <w:b/>
          <w:lang w:val="es-MX"/>
        </w:rPr>
        <w:t xml:space="preserve"> </w:t>
      </w:r>
      <w:r w:rsidR="00DA5315" w:rsidRPr="00F63F2B">
        <w:rPr>
          <w:rFonts w:ascii="Arial" w:hAnsi="Arial" w:cs="Arial"/>
          <w:b/>
        </w:rPr>
        <w:t>Actividades de Contextualización e identificación de conocimientos necesarios para el aprendizaje</w:t>
      </w:r>
    </w:p>
    <w:p w14:paraId="18B9DB2F" w14:textId="29C3D9EF" w:rsidR="00B53D0D" w:rsidRPr="00F63F2B" w:rsidRDefault="00DF2039" w:rsidP="002E10A5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lang w:val="es-MX"/>
        </w:rPr>
      </w:pPr>
      <w:r w:rsidRPr="00F63F2B">
        <w:rPr>
          <w:rFonts w:ascii="Arial" w:hAnsi="Arial" w:cs="Arial"/>
          <w:b/>
          <w:bCs/>
          <w:lang w:val="es-MX"/>
        </w:rPr>
        <w:t xml:space="preserve">3.2.1. </w:t>
      </w:r>
      <w:r w:rsidR="00AA49A7" w:rsidRPr="00F63F2B">
        <w:rPr>
          <w:rFonts w:ascii="Arial" w:hAnsi="Arial" w:cs="Arial"/>
          <w:lang w:val="es-MX"/>
        </w:rPr>
        <w:t xml:space="preserve"> Identificar los mecanismos que posee</w:t>
      </w:r>
      <w:r w:rsidR="005F47CD" w:rsidRPr="00F63F2B">
        <w:rPr>
          <w:rFonts w:ascii="Arial" w:hAnsi="Arial" w:cs="Arial"/>
          <w:lang w:val="es-MX"/>
        </w:rPr>
        <w:t>n</w:t>
      </w:r>
      <w:r w:rsidR="00AA49A7" w:rsidRPr="00F63F2B">
        <w:rPr>
          <w:rFonts w:ascii="Arial" w:hAnsi="Arial" w:cs="Arial"/>
          <w:lang w:val="es-MX"/>
        </w:rPr>
        <w:t xml:space="preserve"> las m</w:t>
      </w:r>
      <w:r w:rsidR="005F47CD" w:rsidRPr="00F63F2B">
        <w:rPr>
          <w:rFonts w:ascii="Arial" w:hAnsi="Arial" w:cs="Arial"/>
          <w:lang w:val="es-MX"/>
        </w:rPr>
        <w:t>á</w:t>
      </w:r>
      <w:r w:rsidR="00AA49A7" w:rsidRPr="00F63F2B">
        <w:rPr>
          <w:rFonts w:ascii="Arial" w:hAnsi="Arial" w:cs="Arial"/>
          <w:lang w:val="es-MX"/>
        </w:rPr>
        <w:t>quinas de confecci</w:t>
      </w:r>
      <w:r w:rsidR="005F47CD" w:rsidRPr="00F63F2B">
        <w:rPr>
          <w:rFonts w:ascii="Arial" w:hAnsi="Arial" w:cs="Arial"/>
          <w:lang w:val="es-MX"/>
        </w:rPr>
        <w:t>ó</w:t>
      </w:r>
      <w:r w:rsidR="00AA49A7" w:rsidRPr="00F63F2B">
        <w:rPr>
          <w:rFonts w:ascii="Arial" w:hAnsi="Arial" w:cs="Arial"/>
          <w:lang w:val="es-MX"/>
        </w:rPr>
        <w:t xml:space="preserve">n </w:t>
      </w:r>
      <w:r w:rsidR="009F3F10">
        <w:rPr>
          <w:rFonts w:ascii="Arial" w:hAnsi="Arial" w:cs="Arial"/>
          <w:lang w:val="es-MX"/>
        </w:rPr>
        <w:t>industriales</w:t>
      </w:r>
      <w:r w:rsidR="00AA49A7" w:rsidRPr="00F63F2B">
        <w:rPr>
          <w:rFonts w:ascii="Arial" w:hAnsi="Arial" w:cs="Arial"/>
          <w:lang w:val="es-MX"/>
        </w:rPr>
        <w:t xml:space="preserve"> </w:t>
      </w:r>
    </w:p>
    <w:p w14:paraId="3D1F8B04" w14:textId="37DF85C3" w:rsidR="00AA49A7" w:rsidRPr="00F63F2B" w:rsidRDefault="00DF2039" w:rsidP="002E10A5">
      <w:pPr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La presente</w:t>
      </w:r>
      <w:r w:rsidR="00787C7F" w:rsidRPr="00F63F2B">
        <w:rPr>
          <w:rFonts w:ascii="Arial" w:hAnsi="Arial" w:cs="Arial"/>
        </w:rPr>
        <w:t xml:space="preserve"> actividad </w:t>
      </w:r>
      <w:r w:rsidR="002C0E9D" w:rsidRPr="00F63F2B">
        <w:rPr>
          <w:rFonts w:ascii="Arial" w:hAnsi="Arial" w:cs="Arial"/>
        </w:rPr>
        <w:t>está</w:t>
      </w:r>
      <w:r w:rsidR="00787C7F" w:rsidRPr="00F63F2B">
        <w:rPr>
          <w:rFonts w:ascii="Arial" w:hAnsi="Arial" w:cs="Arial"/>
        </w:rPr>
        <w:t xml:space="preserve"> diseñada con el objet</w:t>
      </w:r>
      <w:r w:rsidR="002C0E9D" w:rsidRPr="00F63F2B">
        <w:rPr>
          <w:rFonts w:ascii="Arial" w:hAnsi="Arial" w:cs="Arial"/>
        </w:rPr>
        <w:t>iv</w:t>
      </w:r>
      <w:r w:rsidR="00787C7F" w:rsidRPr="00F63F2B">
        <w:rPr>
          <w:rFonts w:ascii="Arial" w:hAnsi="Arial" w:cs="Arial"/>
        </w:rPr>
        <w:t xml:space="preserve">o de ayudarle a construir su conocimiento con relación al tema </w:t>
      </w:r>
      <w:r w:rsidR="00AA49A7" w:rsidRPr="00F63F2B">
        <w:rPr>
          <w:rFonts w:ascii="Arial" w:hAnsi="Arial" w:cs="Arial"/>
        </w:rPr>
        <w:t>elementos y mecanismos que conforman las m</w:t>
      </w:r>
      <w:r w:rsidR="005F47CD" w:rsidRPr="00F63F2B">
        <w:rPr>
          <w:rFonts w:ascii="Arial" w:hAnsi="Arial" w:cs="Arial"/>
        </w:rPr>
        <w:t>á</w:t>
      </w:r>
      <w:r w:rsidR="00AA49A7" w:rsidRPr="00F63F2B">
        <w:rPr>
          <w:rFonts w:ascii="Arial" w:hAnsi="Arial" w:cs="Arial"/>
        </w:rPr>
        <w:t xml:space="preserve">quinas </w:t>
      </w:r>
      <w:r w:rsidR="009F3F10">
        <w:rPr>
          <w:rFonts w:ascii="Arial" w:hAnsi="Arial" w:cs="Arial"/>
        </w:rPr>
        <w:t xml:space="preserve">de </w:t>
      </w:r>
      <w:r w:rsidR="004A2BAD">
        <w:rPr>
          <w:rFonts w:ascii="Arial" w:hAnsi="Arial" w:cs="Arial"/>
        </w:rPr>
        <w:t>confección</w:t>
      </w:r>
      <w:r w:rsidR="005F47CD" w:rsidRPr="00F63F2B">
        <w:rPr>
          <w:rFonts w:ascii="Arial" w:hAnsi="Arial" w:cs="Arial"/>
        </w:rPr>
        <w:t>.</w:t>
      </w:r>
    </w:p>
    <w:p w14:paraId="23752D72" w14:textId="7575893B" w:rsidR="003D7A28" w:rsidRPr="00F63F2B" w:rsidRDefault="00AA49A7" w:rsidP="003D7A28">
      <w:pPr>
        <w:jc w:val="center"/>
        <w:rPr>
          <w:rFonts w:ascii="Arial" w:hAnsi="Arial" w:cs="Arial"/>
          <w:b/>
          <w:bCs/>
        </w:rPr>
      </w:pPr>
      <w:r w:rsidRPr="00F63F2B"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387786E2" wp14:editId="291E7D97">
            <wp:simplePos x="0" y="0"/>
            <wp:positionH relativeFrom="column">
              <wp:posOffset>1248410</wp:posOffset>
            </wp:positionH>
            <wp:positionV relativeFrom="paragraph">
              <wp:posOffset>373380</wp:posOffset>
            </wp:positionV>
            <wp:extent cx="3667125" cy="2400300"/>
            <wp:effectExtent l="152400" t="152400" r="371475" b="36195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400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D7A28" w:rsidRPr="00F63F2B">
        <w:rPr>
          <w:rFonts w:ascii="Arial" w:hAnsi="Arial" w:cs="Arial"/>
          <w:b/>
          <w:bCs/>
        </w:rPr>
        <w:t>Imagen 1. Partes de la máquina de coser</w:t>
      </w:r>
    </w:p>
    <w:p w14:paraId="314E346E" w14:textId="59BF39E0" w:rsidR="00AA49A7" w:rsidRPr="00F63F2B" w:rsidRDefault="005F47CD" w:rsidP="002E10A5">
      <w:pPr>
        <w:jc w:val="center"/>
        <w:rPr>
          <w:rFonts w:ascii="Arial" w:hAnsi="Arial" w:cs="Arial"/>
          <w:b/>
          <w:bCs/>
        </w:rPr>
      </w:pPr>
      <w:r w:rsidRPr="00F63F2B">
        <w:rPr>
          <w:rFonts w:ascii="Arial" w:hAnsi="Arial" w:cs="Arial"/>
        </w:rPr>
        <w:t xml:space="preserve">Imagen tomada de Pinterest </w:t>
      </w:r>
      <w:hyperlink r:id="rId13" w:history="1">
        <w:r w:rsidRPr="00F63F2B">
          <w:rPr>
            <w:rStyle w:val="Hipervnculo"/>
            <w:rFonts w:ascii="Arial" w:hAnsi="Arial" w:cs="Arial"/>
          </w:rPr>
          <w:t>https://co.pinterest.com/pin/489977634454691153/</w:t>
        </w:r>
      </w:hyperlink>
    </w:p>
    <w:p w14:paraId="491DD84F" w14:textId="74477553" w:rsidR="003D7A28" w:rsidRPr="00F63F2B" w:rsidRDefault="003D7A28" w:rsidP="002E10A5">
      <w:pPr>
        <w:jc w:val="both"/>
        <w:rPr>
          <w:rFonts w:ascii="Arial" w:hAnsi="Arial" w:cs="Arial"/>
        </w:rPr>
      </w:pPr>
    </w:p>
    <w:p w14:paraId="55C830A6" w14:textId="60072F89" w:rsidR="00787C7F" w:rsidRPr="00F63F2B" w:rsidRDefault="002C0E9D" w:rsidP="002E10A5">
      <w:pPr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Por ello, debe realizar lo siguiente:</w:t>
      </w:r>
      <w:r w:rsidR="00787C7F" w:rsidRPr="00F63F2B">
        <w:rPr>
          <w:rFonts w:ascii="Arial" w:hAnsi="Arial" w:cs="Arial"/>
        </w:rPr>
        <w:t xml:space="preserve"> </w:t>
      </w:r>
    </w:p>
    <w:p w14:paraId="31C84980" w14:textId="3F011552" w:rsidR="002C0E9D" w:rsidRPr="00F63F2B" w:rsidRDefault="00AA49A7" w:rsidP="002E10A5">
      <w:pPr>
        <w:pStyle w:val="Prrafodelista"/>
        <w:numPr>
          <w:ilvl w:val="0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Listado de los elementos mecánicos de cada m</w:t>
      </w:r>
      <w:r w:rsidR="005F47CD" w:rsidRPr="00F63F2B">
        <w:rPr>
          <w:rFonts w:ascii="Arial" w:hAnsi="Arial" w:cs="Arial"/>
        </w:rPr>
        <w:t>á</w:t>
      </w:r>
      <w:r w:rsidRPr="00F63F2B">
        <w:rPr>
          <w:rFonts w:ascii="Arial" w:hAnsi="Arial" w:cs="Arial"/>
        </w:rPr>
        <w:t xml:space="preserve">quina </w:t>
      </w:r>
      <w:r w:rsidR="00BE6132" w:rsidRPr="00F63F2B">
        <w:rPr>
          <w:rFonts w:ascii="Arial" w:hAnsi="Arial" w:cs="Arial"/>
        </w:rPr>
        <w:t>y sus definiciones.</w:t>
      </w:r>
    </w:p>
    <w:p w14:paraId="421CEE26" w14:textId="6E8E5670" w:rsidR="002C0E9D" w:rsidRPr="00F63F2B" w:rsidRDefault="001C4AD1" w:rsidP="002E10A5">
      <w:pPr>
        <w:pStyle w:val="Prrafodelista"/>
        <w:numPr>
          <w:ilvl w:val="0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Realiza</w:t>
      </w:r>
      <w:r w:rsidR="00662711" w:rsidRPr="00F63F2B">
        <w:rPr>
          <w:rFonts w:ascii="Arial" w:hAnsi="Arial" w:cs="Arial"/>
        </w:rPr>
        <w:t>r</w:t>
      </w:r>
      <w:r w:rsidRPr="00F63F2B">
        <w:rPr>
          <w:rFonts w:ascii="Arial" w:hAnsi="Arial" w:cs="Arial"/>
        </w:rPr>
        <w:t xml:space="preserve"> </w:t>
      </w:r>
      <w:r w:rsidR="00BE6132" w:rsidRPr="00F63F2B">
        <w:rPr>
          <w:rFonts w:ascii="Arial" w:hAnsi="Arial" w:cs="Arial"/>
        </w:rPr>
        <w:t>una exposición con los mecanismos que conforman l</w:t>
      </w:r>
      <w:r w:rsidR="005F47CD" w:rsidRPr="00F63F2B">
        <w:rPr>
          <w:rFonts w:ascii="Arial" w:hAnsi="Arial" w:cs="Arial"/>
        </w:rPr>
        <w:t>a</w:t>
      </w:r>
      <w:r w:rsidR="00BE6132" w:rsidRPr="00F63F2B">
        <w:rPr>
          <w:rFonts w:ascii="Arial" w:hAnsi="Arial" w:cs="Arial"/>
        </w:rPr>
        <w:t>s m</w:t>
      </w:r>
      <w:r w:rsidR="005F47CD" w:rsidRPr="00F63F2B">
        <w:rPr>
          <w:rFonts w:ascii="Arial" w:hAnsi="Arial" w:cs="Arial"/>
        </w:rPr>
        <w:t>á</w:t>
      </w:r>
      <w:r w:rsidR="00BE6132" w:rsidRPr="00F63F2B">
        <w:rPr>
          <w:rFonts w:ascii="Arial" w:hAnsi="Arial" w:cs="Arial"/>
        </w:rPr>
        <w:t>quinas de confecci</w:t>
      </w:r>
      <w:r w:rsidR="005F47CD" w:rsidRPr="00F63F2B">
        <w:rPr>
          <w:rFonts w:ascii="Arial" w:hAnsi="Arial" w:cs="Arial"/>
        </w:rPr>
        <w:t>ó</w:t>
      </w:r>
      <w:r w:rsidR="00BE6132" w:rsidRPr="00F63F2B">
        <w:rPr>
          <w:rFonts w:ascii="Arial" w:hAnsi="Arial" w:cs="Arial"/>
        </w:rPr>
        <w:t>n dom</w:t>
      </w:r>
      <w:r w:rsidR="005F47CD" w:rsidRPr="00F63F2B">
        <w:rPr>
          <w:rFonts w:ascii="Arial" w:hAnsi="Arial" w:cs="Arial"/>
        </w:rPr>
        <w:t>é</w:t>
      </w:r>
      <w:r w:rsidR="00BE6132" w:rsidRPr="00F63F2B">
        <w:rPr>
          <w:rFonts w:ascii="Arial" w:hAnsi="Arial" w:cs="Arial"/>
        </w:rPr>
        <w:t>sticas</w:t>
      </w:r>
    </w:p>
    <w:p w14:paraId="6AE8ED1C" w14:textId="77777777" w:rsidR="002C0E9D" w:rsidRPr="00F63F2B" w:rsidRDefault="002C0E9D" w:rsidP="002E10A5">
      <w:pPr>
        <w:pStyle w:val="Prrafodelista"/>
        <w:jc w:val="both"/>
        <w:rPr>
          <w:rFonts w:ascii="Arial" w:hAnsi="Arial" w:cs="Arial"/>
        </w:rPr>
      </w:pPr>
    </w:p>
    <w:p w14:paraId="35621A10" w14:textId="5394A72D" w:rsidR="002C0E9D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Mecanismo barra de agujas</w:t>
      </w:r>
    </w:p>
    <w:p w14:paraId="2F49050A" w14:textId="3851AAA7" w:rsidR="002C0E9D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Tomador de lazada</w:t>
      </w:r>
    </w:p>
    <w:p w14:paraId="4C579B10" w14:textId="5AB18031" w:rsidR="002C0E9D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 xml:space="preserve">Selector del zigzag </w:t>
      </w:r>
    </w:p>
    <w:p w14:paraId="668FBB61" w14:textId="7A004D9C" w:rsidR="00BE6132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Longitud de puntada</w:t>
      </w:r>
    </w:p>
    <w:p w14:paraId="78AE4830" w14:textId="6F93595E" w:rsidR="00BE6132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Alimentación</w:t>
      </w:r>
    </w:p>
    <w:p w14:paraId="49FD803C" w14:textId="7939FC0A" w:rsidR="00BE6132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Mecanismo corte material ( overlock)</w:t>
      </w:r>
    </w:p>
    <w:p w14:paraId="77FCC5E3" w14:textId="614AEBC3" w:rsidR="00BE6132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Tensor de hilo</w:t>
      </w:r>
    </w:p>
    <w:p w14:paraId="124388C3" w14:textId="5977E4FB" w:rsidR="00BE6132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F63F2B">
        <w:rPr>
          <w:rFonts w:ascii="Arial" w:hAnsi="Arial" w:cs="Arial"/>
        </w:rPr>
        <w:t>Prensatela</w:t>
      </w:r>
      <w:proofErr w:type="spellEnd"/>
    </w:p>
    <w:p w14:paraId="7C8F6DDE" w14:textId="34A85A92" w:rsidR="00BE6132" w:rsidRPr="00F63F2B" w:rsidRDefault="00BE6132" w:rsidP="002E10A5">
      <w:pPr>
        <w:pStyle w:val="Prrafodelista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F63F2B">
        <w:rPr>
          <w:rFonts w:ascii="Arial" w:hAnsi="Arial" w:cs="Arial"/>
        </w:rPr>
        <w:t>Tirahilos</w:t>
      </w:r>
      <w:proofErr w:type="spellEnd"/>
      <w:r w:rsidRPr="00F63F2B">
        <w:rPr>
          <w:rFonts w:ascii="Arial" w:hAnsi="Arial" w:cs="Arial"/>
        </w:rPr>
        <w:t xml:space="preserve"> </w:t>
      </w:r>
    </w:p>
    <w:p w14:paraId="39A761A4" w14:textId="145FE30D" w:rsidR="003D7A28" w:rsidRPr="00F63F2B" w:rsidRDefault="003D7A28" w:rsidP="003D7A28">
      <w:pPr>
        <w:spacing w:after="160" w:line="259" w:lineRule="auto"/>
        <w:rPr>
          <w:rFonts w:ascii="Arial" w:hAnsi="Arial" w:cs="Arial"/>
        </w:rPr>
      </w:pPr>
    </w:p>
    <w:p w14:paraId="3D963866" w14:textId="46FE7041" w:rsidR="003D7A28" w:rsidRPr="00F63F2B" w:rsidRDefault="003D7A28" w:rsidP="003D7A28">
      <w:pPr>
        <w:spacing w:after="160" w:line="259" w:lineRule="auto"/>
        <w:rPr>
          <w:rFonts w:ascii="Arial" w:hAnsi="Arial" w:cs="Arial"/>
        </w:rPr>
      </w:pPr>
    </w:p>
    <w:p w14:paraId="2A25473B" w14:textId="732A5F33" w:rsidR="003D7A28" w:rsidRPr="00F63F2B" w:rsidRDefault="003D7A28" w:rsidP="003D7A28">
      <w:pPr>
        <w:spacing w:after="160" w:line="259" w:lineRule="auto"/>
        <w:rPr>
          <w:rFonts w:ascii="Arial" w:hAnsi="Arial" w:cs="Arial"/>
        </w:rPr>
      </w:pPr>
    </w:p>
    <w:p w14:paraId="3B930D48" w14:textId="13715069" w:rsidR="003D7A28" w:rsidRPr="00F63F2B" w:rsidRDefault="003D7A28" w:rsidP="003D7A28">
      <w:pPr>
        <w:spacing w:after="160" w:line="259" w:lineRule="auto"/>
        <w:rPr>
          <w:rFonts w:ascii="Arial" w:hAnsi="Arial" w:cs="Arial"/>
        </w:rPr>
      </w:pPr>
    </w:p>
    <w:p w14:paraId="7D268A08" w14:textId="4A8A5675" w:rsidR="003D7A28" w:rsidRPr="00F63F2B" w:rsidRDefault="003D7A28" w:rsidP="003D7A28">
      <w:pPr>
        <w:spacing w:after="160" w:line="259" w:lineRule="auto"/>
        <w:rPr>
          <w:rFonts w:ascii="Arial" w:hAnsi="Arial" w:cs="Arial"/>
        </w:rPr>
      </w:pPr>
    </w:p>
    <w:p w14:paraId="7D16D2AF" w14:textId="47167E93" w:rsidR="003D7A28" w:rsidRPr="00F63F2B" w:rsidRDefault="003D7A28" w:rsidP="003D7A28">
      <w:pPr>
        <w:spacing w:after="160" w:line="259" w:lineRule="auto"/>
        <w:jc w:val="center"/>
        <w:rPr>
          <w:rFonts w:ascii="Arial" w:hAnsi="Arial" w:cs="Arial"/>
          <w:b/>
          <w:bCs/>
        </w:rPr>
      </w:pPr>
      <w:r w:rsidRPr="00F63F2B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13062036" wp14:editId="327F30F4">
            <wp:simplePos x="0" y="0"/>
            <wp:positionH relativeFrom="margin">
              <wp:align>center</wp:align>
            </wp:positionH>
            <wp:positionV relativeFrom="paragraph">
              <wp:posOffset>234315</wp:posOffset>
            </wp:positionV>
            <wp:extent cx="4933950" cy="3403600"/>
            <wp:effectExtent l="0" t="0" r="0" b="6350"/>
            <wp:wrapTopAndBottom/>
            <wp:docPr id="2" name="Imagen 2" descr="Estructura de la máquina | Máquinas de Co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tructura de la máquina | Máquinas de Coser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86"/>
                    <a:stretch/>
                  </pic:blipFill>
                  <pic:spPr bwMode="auto">
                    <a:xfrm>
                      <a:off x="0" y="0"/>
                      <a:ext cx="4933950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63F2B">
        <w:rPr>
          <w:rFonts w:ascii="Arial" w:hAnsi="Arial" w:cs="Arial"/>
          <w:b/>
          <w:bCs/>
        </w:rPr>
        <w:t>Imagen 2. Estructura de la máquina</w:t>
      </w:r>
    </w:p>
    <w:p w14:paraId="145D7B92" w14:textId="402E9993" w:rsidR="00BE6132" w:rsidRDefault="003D7A28" w:rsidP="002E10A5">
      <w:pPr>
        <w:spacing w:after="160" w:line="259" w:lineRule="auto"/>
        <w:jc w:val="both"/>
        <w:rPr>
          <w:rStyle w:val="Hipervnculo"/>
          <w:rFonts w:ascii="Arial" w:hAnsi="Arial" w:cs="Arial"/>
        </w:rPr>
      </w:pPr>
      <w:r w:rsidRPr="00F63F2B">
        <w:rPr>
          <w:rFonts w:ascii="Arial" w:hAnsi="Arial" w:cs="Arial"/>
        </w:rPr>
        <w:t xml:space="preserve">Imagen tomada del portal web Máquinas de Coser </w:t>
      </w:r>
      <w:hyperlink r:id="rId15" w:history="1">
        <w:r w:rsidRPr="00F63F2B">
          <w:rPr>
            <w:rStyle w:val="Hipervnculo"/>
            <w:rFonts w:ascii="Arial" w:hAnsi="Arial" w:cs="Arial"/>
          </w:rPr>
          <w:t>https://maquinasdecoser.info/estructura-de-la-maquina/</w:t>
        </w:r>
      </w:hyperlink>
    </w:p>
    <w:p w14:paraId="6CDD0758" w14:textId="58D6B143" w:rsidR="00BE6132" w:rsidRPr="00411099" w:rsidRDefault="00411099" w:rsidP="00411099">
      <w:pPr>
        <w:spacing w:after="160" w:line="259" w:lineRule="auto"/>
        <w:jc w:val="both"/>
        <w:rPr>
          <w:rFonts w:ascii="Arial" w:hAnsi="Arial" w:cs="Arial"/>
        </w:rPr>
      </w:pPr>
      <w:r w:rsidRPr="00411099">
        <w:rPr>
          <w:rStyle w:val="Hipervnculo"/>
          <w:rFonts w:ascii="Arial" w:hAnsi="Arial" w:cs="Arial"/>
          <w:color w:val="auto"/>
          <w:u w:val="none"/>
        </w:rPr>
        <w:t xml:space="preserve">Evidencia desarrollo actividad: Señor aprendiz debe realizar una </w:t>
      </w:r>
      <w:r w:rsidR="00825C9C">
        <w:rPr>
          <w:rStyle w:val="Hipervnculo"/>
          <w:rFonts w:ascii="Arial" w:hAnsi="Arial" w:cs="Arial"/>
          <w:color w:val="auto"/>
          <w:u w:val="none"/>
        </w:rPr>
        <w:t>c</w:t>
      </w:r>
      <w:r w:rsidRPr="00411099">
        <w:rPr>
          <w:rStyle w:val="Hipervnculo"/>
          <w:rFonts w:ascii="Arial" w:hAnsi="Arial" w:cs="Arial"/>
          <w:color w:val="auto"/>
          <w:u w:val="none"/>
        </w:rPr>
        <w:t>artelera física y/o digital para el visto bueno del instructor y sirva de base para la exposición ante el resto de aprendices.</w:t>
      </w:r>
    </w:p>
    <w:p w14:paraId="74A70F3F" w14:textId="1322197A" w:rsidR="00BE6132" w:rsidRPr="00411099" w:rsidRDefault="004B0AC3" w:rsidP="00411099">
      <w:p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Al t</w:t>
      </w:r>
      <w:r w:rsidR="002C0E9D" w:rsidRPr="00F63F2B">
        <w:rPr>
          <w:rFonts w:ascii="Arial" w:hAnsi="Arial" w:cs="Arial"/>
        </w:rPr>
        <w:t>é</w:t>
      </w:r>
      <w:r w:rsidRPr="00F63F2B">
        <w:rPr>
          <w:rFonts w:ascii="Arial" w:hAnsi="Arial" w:cs="Arial"/>
        </w:rPr>
        <w:t xml:space="preserve">rmino de esta actividad el Instructor </w:t>
      </w:r>
      <w:r w:rsidR="002C0E9D" w:rsidRPr="00F63F2B">
        <w:rPr>
          <w:rFonts w:ascii="Arial" w:hAnsi="Arial" w:cs="Arial"/>
        </w:rPr>
        <w:t xml:space="preserve">realizará la respectiva retroalimentación y procederá con las </w:t>
      </w:r>
      <w:r w:rsidRPr="00F63F2B">
        <w:rPr>
          <w:rFonts w:ascii="Arial" w:hAnsi="Arial" w:cs="Arial"/>
        </w:rPr>
        <w:t>conclusiones sobre el tema</w:t>
      </w:r>
      <w:r w:rsidR="00611057" w:rsidRPr="00F63F2B">
        <w:rPr>
          <w:rFonts w:ascii="Arial" w:hAnsi="Arial" w:cs="Arial"/>
        </w:rPr>
        <w:t>.</w:t>
      </w:r>
    </w:p>
    <w:p w14:paraId="47DBF980" w14:textId="36754414" w:rsidR="007B28E9" w:rsidRPr="00F63F2B" w:rsidRDefault="00DF2039" w:rsidP="002E10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F63F2B">
        <w:rPr>
          <w:rFonts w:ascii="Arial" w:hAnsi="Arial" w:cs="Arial"/>
          <w:b/>
          <w:bCs/>
          <w:lang w:val="es-MX"/>
        </w:rPr>
        <w:t>3.2.</w:t>
      </w:r>
      <w:r w:rsidR="003E7397" w:rsidRPr="00F63F2B">
        <w:rPr>
          <w:rFonts w:ascii="Arial" w:hAnsi="Arial" w:cs="Arial"/>
          <w:b/>
          <w:bCs/>
          <w:lang w:val="es-MX"/>
        </w:rPr>
        <w:t>2</w:t>
      </w:r>
      <w:r w:rsidR="00611057" w:rsidRPr="00F63F2B">
        <w:rPr>
          <w:rFonts w:ascii="Arial" w:hAnsi="Arial" w:cs="Arial"/>
          <w:b/>
          <w:bCs/>
          <w:lang w:val="es-MX"/>
        </w:rPr>
        <w:t xml:space="preserve">. </w:t>
      </w:r>
      <w:r w:rsidR="00A815A4" w:rsidRPr="00F63F2B">
        <w:rPr>
          <w:rFonts w:ascii="Arial" w:eastAsia="Times New Roman" w:hAnsi="Arial" w:cs="Arial"/>
          <w:color w:val="000000"/>
          <w:lang w:eastAsia="es-CO"/>
        </w:rPr>
        <w:t>P</w:t>
      </w:r>
      <w:r w:rsidR="00BA2979" w:rsidRPr="00F63F2B">
        <w:rPr>
          <w:rFonts w:ascii="Arial" w:eastAsia="Times New Roman" w:hAnsi="Arial" w:cs="Arial"/>
          <w:color w:val="000000"/>
          <w:lang w:eastAsia="es-CO"/>
        </w:rPr>
        <w:t>oner a punto las m</w:t>
      </w:r>
      <w:r w:rsidR="00DD6B4A" w:rsidRPr="00F63F2B">
        <w:rPr>
          <w:rFonts w:ascii="Arial" w:eastAsia="Times New Roman" w:hAnsi="Arial" w:cs="Arial"/>
          <w:color w:val="000000"/>
          <w:lang w:eastAsia="es-CO"/>
        </w:rPr>
        <w:t>á</w:t>
      </w:r>
      <w:r w:rsidR="00BA2979" w:rsidRPr="00F63F2B">
        <w:rPr>
          <w:rFonts w:ascii="Arial" w:eastAsia="Times New Roman" w:hAnsi="Arial" w:cs="Arial"/>
          <w:color w:val="000000"/>
          <w:lang w:eastAsia="es-CO"/>
        </w:rPr>
        <w:t>quinas planas de una aguja</w:t>
      </w:r>
    </w:p>
    <w:p w14:paraId="5EC3D7F7" w14:textId="6DF53CFE" w:rsidR="00BA2979" w:rsidRPr="00F63F2B" w:rsidRDefault="00BA2979" w:rsidP="002E10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s-CO"/>
        </w:rPr>
      </w:pPr>
    </w:p>
    <w:p w14:paraId="323AFF98" w14:textId="0709BF26" w:rsidR="00BA2979" w:rsidRPr="00F63F2B" w:rsidRDefault="00DF2039" w:rsidP="002E10A5">
      <w:pPr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La presente</w:t>
      </w:r>
      <w:r w:rsidR="00BA2979" w:rsidRPr="00F63F2B">
        <w:rPr>
          <w:rFonts w:ascii="Arial" w:hAnsi="Arial" w:cs="Arial"/>
        </w:rPr>
        <w:t xml:space="preserve"> actividad fue diseñada con el objeto de ayudarle a construir su conocimiento con relación al tema</w:t>
      </w:r>
      <w:r w:rsidR="00A63DD9" w:rsidRPr="00F63F2B">
        <w:rPr>
          <w:rFonts w:ascii="Arial" w:hAnsi="Arial" w:cs="Arial"/>
        </w:rPr>
        <w:t xml:space="preserve"> </w:t>
      </w:r>
      <w:r w:rsidR="00BE6132" w:rsidRPr="00F63F2B">
        <w:rPr>
          <w:rFonts w:ascii="Arial" w:hAnsi="Arial" w:cs="Arial"/>
        </w:rPr>
        <w:t xml:space="preserve">calibra el tiempo entre el tomador de lazada y </w:t>
      </w:r>
      <w:r w:rsidR="00270A8A" w:rsidRPr="00F63F2B">
        <w:rPr>
          <w:rFonts w:ascii="Arial" w:hAnsi="Arial" w:cs="Arial"/>
        </w:rPr>
        <w:t>aguja máquina</w:t>
      </w:r>
      <w:r w:rsidR="00A63DD9" w:rsidRPr="00F63F2B">
        <w:rPr>
          <w:rFonts w:ascii="Arial" w:hAnsi="Arial" w:cs="Arial"/>
        </w:rPr>
        <w:t xml:space="preserve"> plana de una aguja</w:t>
      </w:r>
      <w:r w:rsidR="003E7397" w:rsidRPr="00F63F2B">
        <w:rPr>
          <w:rFonts w:ascii="Arial" w:hAnsi="Arial" w:cs="Arial"/>
        </w:rPr>
        <w:t>,</w:t>
      </w:r>
      <w:r w:rsidR="006C435E" w:rsidRPr="00F63F2B">
        <w:rPr>
          <w:rFonts w:ascii="Arial" w:hAnsi="Arial" w:cs="Arial"/>
        </w:rPr>
        <w:t xml:space="preserve"> </w:t>
      </w:r>
      <w:r w:rsidR="00BE6132" w:rsidRPr="00F63F2B">
        <w:rPr>
          <w:rFonts w:ascii="Arial" w:hAnsi="Arial" w:cs="Arial"/>
        </w:rPr>
        <w:t>overlock y recubridora</w:t>
      </w:r>
      <w:r w:rsidR="00270A8A">
        <w:rPr>
          <w:rFonts w:ascii="Arial" w:hAnsi="Arial" w:cs="Arial"/>
        </w:rPr>
        <w:t xml:space="preserve"> industrial</w:t>
      </w:r>
      <w:r w:rsidR="00BE6132" w:rsidRPr="00F63F2B">
        <w:rPr>
          <w:rFonts w:ascii="Arial" w:hAnsi="Arial" w:cs="Arial"/>
        </w:rPr>
        <w:t>,</w:t>
      </w:r>
      <w:r w:rsidR="003D7A28" w:rsidRPr="00F63F2B">
        <w:rPr>
          <w:rFonts w:ascii="Arial" w:hAnsi="Arial" w:cs="Arial"/>
        </w:rPr>
        <w:t xml:space="preserve"> </w:t>
      </w:r>
      <w:r w:rsidR="00BA2979" w:rsidRPr="00F63F2B">
        <w:rPr>
          <w:rFonts w:ascii="Arial" w:hAnsi="Arial" w:cs="Arial"/>
        </w:rPr>
        <w:t>para esto usted debe</w:t>
      </w:r>
      <w:r w:rsidR="003E7397" w:rsidRPr="00F63F2B">
        <w:rPr>
          <w:rFonts w:ascii="Arial" w:hAnsi="Arial" w:cs="Arial"/>
        </w:rPr>
        <w:t xml:space="preserve"> realizar lo siguiente</w:t>
      </w:r>
      <w:r w:rsidR="00BA2979" w:rsidRPr="00F63F2B">
        <w:rPr>
          <w:rFonts w:ascii="Arial" w:hAnsi="Arial" w:cs="Arial"/>
        </w:rPr>
        <w:t>:</w:t>
      </w:r>
    </w:p>
    <w:p w14:paraId="7CE682F6" w14:textId="70304040" w:rsidR="00BA2979" w:rsidRPr="00F63F2B" w:rsidRDefault="00F40FDD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P</w:t>
      </w:r>
      <w:r w:rsidR="00390D63" w:rsidRPr="00F63F2B">
        <w:rPr>
          <w:rFonts w:ascii="Arial" w:eastAsia="Times New Roman" w:hAnsi="Arial" w:cs="Arial"/>
          <w:color w:val="000000"/>
          <w:lang w:eastAsia="es-CO"/>
        </w:rPr>
        <w:t>articipar activamente de la</w:t>
      </w:r>
      <w:r w:rsidR="003E7397" w:rsidRPr="00F63F2B">
        <w:rPr>
          <w:rFonts w:ascii="Arial" w:eastAsia="Times New Roman" w:hAnsi="Arial" w:cs="Arial"/>
          <w:color w:val="000000"/>
          <w:lang w:eastAsia="es-CO"/>
        </w:rPr>
        <w:t xml:space="preserve"> metodología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planteada por el instructor con relación </w:t>
      </w:r>
      <w:r w:rsidR="002620C7" w:rsidRPr="00F63F2B">
        <w:rPr>
          <w:rFonts w:ascii="Arial" w:eastAsia="Times New Roman" w:hAnsi="Arial" w:cs="Arial"/>
          <w:color w:val="000000"/>
          <w:lang w:eastAsia="es-CO"/>
        </w:rPr>
        <w:t>a</w:t>
      </w:r>
      <w:r w:rsidR="00390D63" w:rsidRPr="00F63F2B">
        <w:rPr>
          <w:rFonts w:ascii="Arial" w:eastAsia="Times New Roman" w:hAnsi="Arial" w:cs="Arial"/>
          <w:color w:val="000000"/>
          <w:lang w:eastAsia="es-CO"/>
        </w:rPr>
        <w:t xml:space="preserve"> la teoría y técnicas empleadas para el ajuste de las máquinas.</w:t>
      </w:r>
    </w:p>
    <w:p w14:paraId="08EE20DB" w14:textId="326F18BF" w:rsidR="00390D63" w:rsidRPr="00F63F2B" w:rsidRDefault="00390D63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45A5E019" w14:textId="6B13F83D" w:rsidR="000C5D9A" w:rsidRPr="00F63F2B" w:rsidRDefault="003D7A28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Posteriormente, e</w:t>
      </w:r>
      <w:r w:rsidR="000D290A" w:rsidRPr="00F63F2B">
        <w:rPr>
          <w:rFonts w:ascii="Arial" w:eastAsia="Times New Roman" w:hAnsi="Arial" w:cs="Arial"/>
          <w:color w:val="000000"/>
          <w:lang w:eastAsia="es-CO"/>
        </w:rPr>
        <w:t>l instructor</w:t>
      </w:r>
      <w:r w:rsidR="00CB377B" w:rsidRPr="00F63F2B">
        <w:rPr>
          <w:rFonts w:ascii="Arial" w:eastAsia="Times New Roman" w:hAnsi="Arial" w:cs="Arial"/>
          <w:color w:val="000000"/>
          <w:lang w:eastAsia="es-CO"/>
        </w:rPr>
        <w:t xml:space="preserve"> le asignará una máquina</w:t>
      </w:r>
      <w:r w:rsidR="000C5D9A" w:rsidRPr="00F63F2B">
        <w:rPr>
          <w:rFonts w:ascii="Arial" w:eastAsia="Times New Roman" w:hAnsi="Arial" w:cs="Arial"/>
          <w:color w:val="000000"/>
          <w:lang w:eastAsia="es-CO"/>
        </w:rPr>
        <w:t xml:space="preserve"> plana de una aguja, </w:t>
      </w:r>
      <w:r w:rsidR="003E7397" w:rsidRPr="00F63F2B">
        <w:rPr>
          <w:rFonts w:ascii="Arial" w:eastAsia="Times New Roman" w:hAnsi="Arial" w:cs="Arial"/>
          <w:color w:val="000000"/>
          <w:lang w:eastAsia="es-CO"/>
        </w:rPr>
        <w:t xml:space="preserve">con la que </w:t>
      </w:r>
      <w:r w:rsidR="000C5D9A" w:rsidRPr="00F63F2B">
        <w:rPr>
          <w:rFonts w:ascii="Arial" w:eastAsia="Times New Roman" w:hAnsi="Arial" w:cs="Arial"/>
          <w:color w:val="000000"/>
          <w:lang w:eastAsia="es-CO"/>
        </w:rPr>
        <w:t xml:space="preserve">usted </w:t>
      </w:r>
      <w:r w:rsidR="003E7397" w:rsidRPr="00F63F2B">
        <w:rPr>
          <w:rFonts w:ascii="Arial" w:eastAsia="Times New Roman" w:hAnsi="Arial" w:cs="Arial"/>
          <w:color w:val="000000"/>
          <w:lang w:eastAsia="es-CO"/>
        </w:rPr>
        <w:t>tendrá que</w:t>
      </w:r>
      <w:r w:rsidR="000C5D9A" w:rsidRPr="00F63F2B">
        <w:rPr>
          <w:rFonts w:ascii="Arial" w:eastAsia="Times New Roman" w:hAnsi="Arial" w:cs="Arial"/>
          <w:color w:val="000000"/>
          <w:lang w:eastAsia="es-CO"/>
        </w:rPr>
        <w:t xml:space="preserve"> realizar la siguiente secuencia de actividades en los mecanismos de tomador de lazada, barra de aguja, alimentación, barra de </w:t>
      </w:r>
      <w:proofErr w:type="spellStart"/>
      <w:r w:rsidR="000C5D9A" w:rsidRPr="00F63F2B">
        <w:rPr>
          <w:rFonts w:ascii="Arial" w:eastAsia="Times New Roman" w:hAnsi="Arial" w:cs="Arial"/>
          <w:color w:val="000000"/>
          <w:lang w:eastAsia="es-CO"/>
        </w:rPr>
        <w:t>prensat</w:t>
      </w:r>
      <w:r w:rsidR="003E7397" w:rsidRPr="00F63F2B">
        <w:rPr>
          <w:rFonts w:ascii="Arial" w:eastAsia="Times New Roman" w:hAnsi="Arial" w:cs="Arial"/>
          <w:color w:val="000000"/>
          <w:lang w:eastAsia="es-CO"/>
        </w:rPr>
        <w:t>e</w:t>
      </w:r>
      <w:r w:rsidR="000C5D9A" w:rsidRPr="00F63F2B">
        <w:rPr>
          <w:rFonts w:ascii="Arial" w:eastAsia="Times New Roman" w:hAnsi="Arial" w:cs="Arial"/>
          <w:color w:val="000000"/>
          <w:lang w:eastAsia="es-CO"/>
        </w:rPr>
        <w:t>las</w:t>
      </w:r>
      <w:proofErr w:type="spellEnd"/>
      <w:r w:rsidR="000C5D9A" w:rsidRPr="00F63F2B">
        <w:rPr>
          <w:rFonts w:ascii="Arial" w:eastAsia="Times New Roman" w:hAnsi="Arial" w:cs="Arial"/>
          <w:color w:val="000000"/>
          <w:lang w:eastAsia="es-CO"/>
        </w:rPr>
        <w:t xml:space="preserve"> y dispositivo del tensor</w:t>
      </w:r>
      <w:r w:rsidR="00611057" w:rsidRPr="00F63F2B">
        <w:rPr>
          <w:rFonts w:ascii="Arial" w:eastAsia="Times New Roman" w:hAnsi="Arial" w:cs="Arial"/>
          <w:color w:val="000000"/>
          <w:lang w:eastAsia="es-CO"/>
        </w:rPr>
        <w:t>:</w:t>
      </w:r>
    </w:p>
    <w:p w14:paraId="1C04C6DF" w14:textId="7E4E0F55" w:rsidR="00CB377B" w:rsidRPr="00F63F2B" w:rsidRDefault="00CB377B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5C025FF4" w14:textId="18D3E643" w:rsidR="00CB377B" w:rsidRPr="00F63F2B" w:rsidRDefault="00CB377B" w:rsidP="002E10A5">
      <w:pPr>
        <w:numPr>
          <w:ilvl w:val="0"/>
          <w:numId w:val="5"/>
        </w:numPr>
        <w:spacing w:after="0" w:line="240" w:lineRule="auto"/>
        <w:ind w:hanging="11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Desmontar el mecanismo</w:t>
      </w:r>
    </w:p>
    <w:p w14:paraId="622806F4" w14:textId="0CEFD98E" w:rsidR="00CB377B" w:rsidRPr="00F63F2B" w:rsidRDefault="00CB377B" w:rsidP="002E10A5">
      <w:pPr>
        <w:pStyle w:val="Prrafodelista"/>
        <w:numPr>
          <w:ilvl w:val="0"/>
          <w:numId w:val="5"/>
        </w:numPr>
        <w:spacing w:after="0" w:line="240" w:lineRule="auto"/>
        <w:ind w:hanging="11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Dibujar cada uno de los elementos que componen el mecanismo</w:t>
      </w:r>
    </w:p>
    <w:p w14:paraId="349FAD63" w14:textId="77777777" w:rsidR="00CB377B" w:rsidRPr="00F63F2B" w:rsidRDefault="00CB377B" w:rsidP="002E10A5">
      <w:pPr>
        <w:numPr>
          <w:ilvl w:val="0"/>
          <w:numId w:val="5"/>
        </w:numPr>
        <w:spacing w:after="0" w:line="240" w:lineRule="auto"/>
        <w:ind w:hanging="11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Montar el mecanismo.</w:t>
      </w:r>
    </w:p>
    <w:p w14:paraId="5B1B3731" w14:textId="1435600D" w:rsidR="00CB377B" w:rsidRPr="00F63F2B" w:rsidRDefault="00CB377B" w:rsidP="002E10A5">
      <w:pPr>
        <w:numPr>
          <w:ilvl w:val="0"/>
          <w:numId w:val="5"/>
        </w:numPr>
        <w:spacing w:after="0" w:line="240" w:lineRule="auto"/>
        <w:ind w:hanging="11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Ajustar y verificar funcionamiento</w:t>
      </w:r>
    </w:p>
    <w:p w14:paraId="67DD167E" w14:textId="77777777" w:rsidR="009841E7" w:rsidRPr="00F63F2B" w:rsidRDefault="009841E7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27544A7E" w14:textId="7360E925" w:rsidR="005B2E03" w:rsidRPr="00F63F2B" w:rsidRDefault="009841E7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lastRenderedPageBreak/>
        <w:t>Una vez terminada esta actividad, deberá entregar la máquina al Instructor para su evaluación y respectiva retroalimentación.</w:t>
      </w:r>
    </w:p>
    <w:p w14:paraId="5C1290CC" w14:textId="76034905" w:rsidR="00CB034B" w:rsidRPr="00F63F2B" w:rsidRDefault="00CB034B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2508A69A" w14:textId="236A6556" w:rsidR="009841E7" w:rsidRPr="00F63F2B" w:rsidRDefault="00D81791" w:rsidP="002E10A5">
      <w:pPr>
        <w:spacing w:after="0" w:line="240" w:lineRule="auto"/>
        <w:jc w:val="both"/>
        <w:rPr>
          <w:rFonts w:ascii="Arial" w:hAnsi="Arial" w:cs="Arial"/>
          <w:b/>
          <w:bCs/>
          <w:lang w:val="es-MX"/>
        </w:rPr>
      </w:pPr>
      <w:r w:rsidRPr="00F63F2B">
        <w:rPr>
          <w:rFonts w:ascii="Arial" w:hAnsi="Arial" w:cs="Arial"/>
          <w:b/>
          <w:bCs/>
          <w:lang w:val="es-MX"/>
        </w:rPr>
        <w:t xml:space="preserve">3.3 Actividades de </w:t>
      </w:r>
      <w:r w:rsidR="00961578" w:rsidRPr="00F63F2B">
        <w:rPr>
          <w:rFonts w:ascii="Arial" w:hAnsi="Arial" w:cs="Arial"/>
          <w:b/>
          <w:bCs/>
          <w:lang w:val="es-MX"/>
        </w:rPr>
        <w:t>a</w:t>
      </w:r>
      <w:r w:rsidRPr="00F63F2B">
        <w:rPr>
          <w:rFonts w:ascii="Arial" w:hAnsi="Arial" w:cs="Arial"/>
          <w:b/>
          <w:bCs/>
          <w:lang w:val="es-MX"/>
        </w:rPr>
        <w:t xml:space="preserve">propiación </w:t>
      </w:r>
      <w:r w:rsidRPr="00F63F2B">
        <w:rPr>
          <w:rFonts w:ascii="Arial" w:hAnsi="Arial" w:cs="Arial"/>
          <w:b/>
        </w:rPr>
        <w:t>del conocimiento</w:t>
      </w:r>
    </w:p>
    <w:p w14:paraId="7AFA97FB" w14:textId="77777777" w:rsidR="00D81791" w:rsidRPr="00F63F2B" w:rsidRDefault="00D81791" w:rsidP="002E10A5">
      <w:pPr>
        <w:spacing w:after="0" w:line="240" w:lineRule="auto"/>
        <w:jc w:val="both"/>
        <w:rPr>
          <w:rFonts w:ascii="Arial" w:hAnsi="Arial" w:cs="Arial"/>
          <w:lang w:val="es-MX"/>
        </w:rPr>
      </w:pPr>
    </w:p>
    <w:p w14:paraId="21DFDACF" w14:textId="06EFB9BD" w:rsidR="0053497B" w:rsidRDefault="00D81791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hAnsi="Arial" w:cs="Arial"/>
          <w:b/>
          <w:bCs/>
          <w:lang w:val="es-MX"/>
        </w:rPr>
        <w:t>3.3.</w:t>
      </w:r>
      <w:r w:rsidR="00BE6132" w:rsidRPr="00F63F2B">
        <w:rPr>
          <w:rFonts w:ascii="Arial" w:hAnsi="Arial" w:cs="Arial"/>
          <w:b/>
          <w:bCs/>
          <w:lang w:val="es-MX"/>
        </w:rPr>
        <w:t>1</w:t>
      </w:r>
      <w:r w:rsidRPr="00F63F2B">
        <w:rPr>
          <w:rFonts w:ascii="Arial" w:hAnsi="Arial" w:cs="Arial"/>
          <w:b/>
          <w:bCs/>
          <w:lang w:val="es-MX"/>
        </w:rPr>
        <w:t xml:space="preserve">. </w:t>
      </w:r>
      <w:r w:rsidR="00236A5D" w:rsidRPr="00F63F2B">
        <w:rPr>
          <w:rFonts w:ascii="Arial" w:eastAsia="Times New Roman" w:hAnsi="Arial" w:cs="Arial"/>
          <w:color w:val="000000"/>
          <w:lang w:val="es-MX" w:eastAsia="es-CO"/>
        </w:rPr>
        <w:t>C</w:t>
      </w:r>
      <w:r w:rsidR="00236A5D" w:rsidRPr="00F63F2B">
        <w:rPr>
          <w:rFonts w:ascii="Arial" w:eastAsia="Times New Roman" w:hAnsi="Arial" w:cs="Arial"/>
          <w:color w:val="000000"/>
          <w:lang w:eastAsia="es-CO"/>
        </w:rPr>
        <w:t xml:space="preserve">alibrar la tensión de la puntada y el arrastre de material de las máquinas 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>plan</w:t>
      </w:r>
      <w:r w:rsidR="003D7A28" w:rsidRPr="00F63F2B">
        <w:rPr>
          <w:rFonts w:ascii="Arial" w:eastAsia="Times New Roman" w:hAnsi="Arial" w:cs="Arial"/>
          <w:color w:val="000000"/>
          <w:lang w:eastAsia="es-CO"/>
        </w:rPr>
        <w:t>a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 xml:space="preserve">, overlock </w:t>
      </w:r>
      <w:r w:rsidR="00236A5D" w:rsidRPr="00F63F2B">
        <w:rPr>
          <w:rFonts w:ascii="Arial" w:eastAsia="Times New Roman" w:hAnsi="Arial" w:cs="Arial"/>
          <w:color w:val="000000"/>
          <w:lang w:eastAsia="es-CO"/>
        </w:rPr>
        <w:t xml:space="preserve">y </w:t>
      </w:r>
      <w:r w:rsidR="003D7A28" w:rsidRPr="00F63F2B">
        <w:rPr>
          <w:rFonts w:ascii="Arial" w:eastAsia="Times New Roman" w:hAnsi="Arial" w:cs="Arial"/>
          <w:color w:val="000000"/>
          <w:lang w:eastAsia="es-CO"/>
        </w:rPr>
        <w:t>r</w:t>
      </w:r>
      <w:r w:rsidR="00236A5D" w:rsidRPr="00F63F2B">
        <w:rPr>
          <w:rFonts w:ascii="Arial" w:eastAsia="Times New Roman" w:hAnsi="Arial" w:cs="Arial"/>
          <w:color w:val="000000"/>
          <w:lang w:eastAsia="es-CO"/>
        </w:rPr>
        <w:t>ecubridoras</w:t>
      </w:r>
    </w:p>
    <w:p w14:paraId="0817ACB3" w14:textId="77777777" w:rsidR="007824F0" w:rsidRPr="00F63F2B" w:rsidRDefault="007824F0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79D902D8" w14:textId="154F15AD" w:rsidR="0053497B" w:rsidRPr="00F63F2B" w:rsidRDefault="0053497B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008F4BB6" w14:textId="1E6AA591" w:rsidR="00A203A1" w:rsidRPr="00F63F2B" w:rsidRDefault="00D81791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Para esta actividad debe realizar lo siguiente:</w:t>
      </w:r>
    </w:p>
    <w:p w14:paraId="7C5E76AD" w14:textId="77777777" w:rsidR="00BD4A80" w:rsidRPr="00F63F2B" w:rsidRDefault="00BD4A80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3E9C4A6F" w14:textId="59429511" w:rsidR="00A95BCC" w:rsidRPr="00F63F2B" w:rsidRDefault="00A95BCC" w:rsidP="002E10A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Atend</w:t>
      </w:r>
      <w:r w:rsidR="00A203A1" w:rsidRPr="00F63F2B">
        <w:rPr>
          <w:rFonts w:ascii="Arial" w:eastAsia="Times New Roman" w:hAnsi="Arial" w:cs="Arial"/>
          <w:color w:val="000000"/>
          <w:lang w:eastAsia="es-CO"/>
        </w:rPr>
        <w:t>er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la explicación </w:t>
      </w:r>
      <w:r w:rsidR="00BD4A80" w:rsidRPr="00F63F2B">
        <w:rPr>
          <w:rFonts w:ascii="Arial" w:eastAsia="Times New Roman" w:hAnsi="Arial" w:cs="Arial"/>
          <w:color w:val="000000"/>
          <w:lang w:eastAsia="es-CO"/>
        </w:rPr>
        <w:t>por parte de su instructor con relación a</w:t>
      </w:r>
      <w:r w:rsidRPr="00F63F2B">
        <w:rPr>
          <w:rFonts w:ascii="Arial" w:eastAsia="Times New Roman" w:hAnsi="Arial" w:cs="Arial"/>
          <w:color w:val="000000"/>
          <w:lang w:eastAsia="es-CO"/>
        </w:rPr>
        <w:t>l enhebrado de la m</w:t>
      </w:r>
      <w:r w:rsidR="00BD4A80" w:rsidRPr="00F63F2B">
        <w:rPr>
          <w:rFonts w:ascii="Arial" w:eastAsia="Times New Roman" w:hAnsi="Arial" w:cs="Arial"/>
          <w:color w:val="000000"/>
          <w:lang w:eastAsia="es-CO"/>
        </w:rPr>
        <w:t>á</w:t>
      </w:r>
      <w:r w:rsidRPr="00F63F2B">
        <w:rPr>
          <w:rFonts w:ascii="Arial" w:eastAsia="Times New Roman" w:hAnsi="Arial" w:cs="Arial"/>
          <w:color w:val="000000"/>
          <w:lang w:eastAsia="es-CO"/>
        </w:rPr>
        <w:t>quina fileteadora y recubridora</w:t>
      </w:r>
      <w:r w:rsidR="00BD4A80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6A5D96FA" w14:textId="77777777" w:rsidR="00BD4A80" w:rsidRPr="00F63F2B" w:rsidRDefault="00BD4A80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3286402C" w14:textId="07A70F52" w:rsidR="00A95BCC" w:rsidRPr="00F63F2B" w:rsidRDefault="00BD4A80" w:rsidP="002E10A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Teniendo en cuenta la explicación antes impartida, r</w:t>
      </w:r>
      <w:r w:rsidR="00A95BCC" w:rsidRPr="00F63F2B">
        <w:rPr>
          <w:rFonts w:ascii="Arial" w:eastAsia="Times New Roman" w:hAnsi="Arial" w:cs="Arial"/>
          <w:color w:val="000000"/>
          <w:lang w:eastAsia="es-CO"/>
        </w:rPr>
        <w:t>ealice el enhebrado de la m</w:t>
      </w:r>
      <w:r w:rsidR="00F13FED" w:rsidRPr="00F63F2B">
        <w:rPr>
          <w:rFonts w:ascii="Arial" w:eastAsia="Times New Roman" w:hAnsi="Arial" w:cs="Arial"/>
          <w:color w:val="000000"/>
          <w:lang w:eastAsia="es-CO"/>
        </w:rPr>
        <w:t>á</w:t>
      </w:r>
      <w:r w:rsidR="00A95BCC" w:rsidRPr="00F63F2B">
        <w:rPr>
          <w:rFonts w:ascii="Arial" w:eastAsia="Times New Roman" w:hAnsi="Arial" w:cs="Arial"/>
          <w:color w:val="000000"/>
          <w:lang w:eastAsia="es-CO"/>
        </w:rPr>
        <w:t>quina que le ha sido asignada.</w:t>
      </w:r>
    </w:p>
    <w:p w14:paraId="16278754" w14:textId="77777777" w:rsidR="00A95BCC" w:rsidRPr="00F63F2B" w:rsidRDefault="00A95BCC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1F4673B1" w14:textId="5F6BE908" w:rsidR="00A95BCC" w:rsidRPr="00F63F2B" w:rsidRDefault="00A95BCC" w:rsidP="002E10A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Reali</w:t>
      </w:r>
      <w:r w:rsidR="00BD4A80" w:rsidRPr="00F63F2B">
        <w:rPr>
          <w:rFonts w:ascii="Arial" w:eastAsia="Times New Roman" w:hAnsi="Arial" w:cs="Arial"/>
          <w:color w:val="000000"/>
          <w:lang w:eastAsia="es-CO"/>
        </w:rPr>
        <w:t>zar la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prueba de costura con acompañamiento de su instructor.</w:t>
      </w:r>
    </w:p>
    <w:p w14:paraId="049B3B88" w14:textId="77777777" w:rsidR="00A95BCC" w:rsidRPr="00F63F2B" w:rsidRDefault="00A95BCC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5D22A0C5" w14:textId="2F037EF4" w:rsidR="003F5612" w:rsidRPr="00F63F2B" w:rsidRDefault="00252673" w:rsidP="002E10A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Identificar</w:t>
      </w:r>
      <w:r w:rsidR="003F5612" w:rsidRPr="00F63F2B">
        <w:rPr>
          <w:rFonts w:ascii="Arial" w:eastAsia="Times New Roman" w:hAnsi="Arial" w:cs="Arial"/>
          <w:color w:val="000000"/>
          <w:lang w:eastAsia="es-CO"/>
        </w:rPr>
        <w:t xml:space="preserve"> las partes que compone</w:t>
      </w:r>
      <w:r w:rsidR="00A95BCC" w:rsidRPr="00F63F2B">
        <w:rPr>
          <w:rFonts w:ascii="Arial" w:eastAsia="Times New Roman" w:hAnsi="Arial" w:cs="Arial"/>
          <w:color w:val="000000"/>
          <w:lang w:eastAsia="es-CO"/>
        </w:rPr>
        <w:t>n</w:t>
      </w:r>
      <w:r w:rsidR="003F5612" w:rsidRPr="00F63F2B">
        <w:rPr>
          <w:rFonts w:ascii="Arial" w:eastAsia="Times New Roman" w:hAnsi="Arial" w:cs="Arial"/>
          <w:color w:val="000000"/>
          <w:lang w:eastAsia="es-CO"/>
        </w:rPr>
        <w:t xml:space="preserve"> el tensor del hilo</w:t>
      </w:r>
      <w:r w:rsidR="00F13FED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55455F38" w14:textId="6162D7A9" w:rsidR="0053497B" w:rsidRPr="00F63F2B" w:rsidRDefault="0053497B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2F32B659" w14:textId="5785EEBA" w:rsidR="0053497B" w:rsidRPr="00F63F2B" w:rsidRDefault="00BD4A80" w:rsidP="002E10A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Desarrolle</w:t>
      </w:r>
      <w:r w:rsidR="001415FB" w:rsidRPr="00F63F2B">
        <w:rPr>
          <w:rFonts w:ascii="Arial" w:eastAsia="Times New Roman" w:hAnsi="Arial" w:cs="Arial"/>
          <w:color w:val="000000"/>
          <w:lang w:eastAsia="es-CO"/>
        </w:rPr>
        <w:t xml:space="preserve"> la 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siguiente </w:t>
      </w:r>
      <w:r w:rsidR="001415FB" w:rsidRPr="00F63F2B">
        <w:rPr>
          <w:rFonts w:ascii="Arial" w:eastAsia="Times New Roman" w:hAnsi="Arial" w:cs="Arial"/>
          <w:color w:val="000000"/>
          <w:lang w:eastAsia="es-CO"/>
        </w:rPr>
        <w:t>secuencia de actividades descrita</w:t>
      </w:r>
      <w:r w:rsidRPr="00F63F2B">
        <w:rPr>
          <w:rFonts w:ascii="Arial" w:eastAsia="Times New Roman" w:hAnsi="Arial" w:cs="Arial"/>
          <w:color w:val="000000"/>
          <w:lang w:eastAsia="es-CO"/>
        </w:rPr>
        <w:t>s</w:t>
      </w:r>
      <w:r w:rsidR="001415FB" w:rsidRPr="00F63F2B">
        <w:rPr>
          <w:rFonts w:ascii="Arial" w:eastAsia="Times New Roman" w:hAnsi="Arial" w:cs="Arial"/>
          <w:color w:val="000000"/>
          <w:lang w:eastAsia="es-CO"/>
        </w:rPr>
        <w:t xml:space="preserve"> por su instructor:</w:t>
      </w:r>
    </w:p>
    <w:p w14:paraId="19CC9A05" w14:textId="030E0E55" w:rsidR="001415FB" w:rsidRPr="00F63F2B" w:rsidRDefault="001415FB" w:rsidP="002E10A5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Desarmar tensor.</w:t>
      </w:r>
    </w:p>
    <w:p w14:paraId="2BE3479D" w14:textId="4D4888C0" w:rsidR="001415FB" w:rsidRPr="00F63F2B" w:rsidRDefault="001415FB" w:rsidP="002E10A5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Limpiar disco.</w:t>
      </w:r>
    </w:p>
    <w:p w14:paraId="36B72910" w14:textId="72B31E97" w:rsidR="001415FB" w:rsidRPr="00F63F2B" w:rsidRDefault="001415FB" w:rsidP="002E10A5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 xml:space="preserve">Graduar </w:t>
      </w:r>
      <w:r w:rsidR="00E30072" w:rsidRPr="00F63F2B">
        <w:rPr>
          <w:rFonts w:ascii="Arial" w:eastAsia="Times New Roman" w:hAnsi="Arial" w:cs="Arial"/>
          <w:color w:val="000000"/>
          <w:lang w:eastAsia="es-CO"/>
        </w:rPr>
        <w:t>las tensiones aplicando pruebas de costura</w:t>
      </w:r>
    </w:p>
    <w:p w14:paraId="4DFED0B8" w14:textId="2D5E423D" w:rsidR="001415FB" w:rsidRPr="00F63F2B" w:rsidRDefault="001415FB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</w:p>
    <w:p w14:paraId="17938C75" w14:textId="77777777" w:rsidR="00BD4A80" w:rsidRPr="00F63F2B" w:rsidRDefault="001415FB" w:rsidP="002E10A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Atienda la demostración de su instructor</w:t>
      </w:r>
      <w:r w:rsidR="00252673" w:rsidRPr="00F63F2B">
        <w:rPr>
          <w:rFonts w:ascii="Arial" w:eastAsia="Times New Roman" w:hAnsi="Arial" w:cs="Arial"/>
          <w:color w:val="000000"/>
          <w:lang w:eastAsia="es-CO"/>
        </w:rPr>
        <w:t xml:space="preserve"> con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respecto a:</w:t>
      </w:r>
    </w:p>
    <w:p w14:paraId="413D2364" w14:textId="06C9C6F3" w:rsidR="001415FB" w:rsidRPr="00F63F2B" w:rsidRDefault="001415FB" w:rsidP="002E10A5">
      <w:pPr>
        <w:pStyle w:val="Prrafodelista"/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Sistemas de transporte en m</w:t>
      </w:r>
      <w:r w:rsidR="003D7A28" w:rsidRPr="00F63F2B">
        <w:rPr>
          <w:rFonts w:ascii="Arial" w:eastAsia="Times New Roman" w:hAnsi="Arial" w:cs="Arial"/>
          <w:color w:val="000000"/>
          <w:lang w:eastAsia="es-CO"/>
        </w:rPr>
        <w:t>á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quinas </w:t>
      </w:r>
      <w:r w:rsidR="0099513E" w:rsidRPr="00F63F2B">
        <w:rPr>
          <w:rFonts w:ascii="Arial" w:eastAsia="Times New Roman" w:hAnsi="Arial" w:cs="Arial"/>
          <w:color w:val="000000"/>
          <w:lang w:eastAsia="es-CO"/>
        </w:rPr>
        <w:t>recubridoras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y fileteadora</w:t>
      </w:r>
      <w:r w:rsidR="0099513E" w:rsidRPr="00F63F2B">
        <w:rPr>
          <w:rFonts w:ascii="Arial" w:eastAsia="Times New Roman" w:hAnsi="Arial" w:cs="Arial"/>
          <w:color w:val="000000"/>
          <w:lang w:eastAsia="es-CO"/>
        </w:rPr>
        <w:t>s</w:t>
      </w:r>
    </w:p>
    <w:p w14:paraId="3B9D8DF1" w14:textId="2AB2F727" w:rsidR="001415FB" w:rsidRPr="00F63F2B" w:rsidRDefault="001415FB" w:rsidP="002E10A5">
      <w:pPr>
        <w:pStyle w:val="Prrafodelista"/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 xml:space="preserve">Altura de los dientes transportadores </w:t>
      </w:r>
    </w:p>
    <w:p w14:paraId="0BC02731" w14:textId="77777777" w:rsidR="001415FB" w:rsidRPr="00F63F2B" w:rsidRDefault="001415FB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269AA2E3" w14:textId="64E1DE36" w:rsidR="0053497B" w:rsidRPr="00F63F2B" w:rsidRDefault="001415FB" w:rsidP="002E10A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 xml:space="preserve">A </w:t>
      </w:r>
      <w:r w:rsidR="007824F0" w:rsidRPr="00F63F2B">
        <w:rPr>
          <w:rFonts w:ascii="Arial" w:eastAsia="Times New Roman" w:hAnsi="Arial" w:cs="Arial"/>
          <w:color w:val="000000"/>
          <w:lang w:eastAsia="es-CO"/>
        </w:rPr>
        <w:t>continuación,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  <w:r w:rsidR="00E30072" w:rsidRPr="00F63F2B">
        <w:rPr>
          <w:rFonts w:ascii="Arial" w:eastAsia="Times New Roman" w:hAnsi="Arial" w:cs="Arial"/>
          <w:color w:val="000000"/>
          <w:lang w:eastAsia="es-CO"/>
        </w:rPr>
        <w:t>realice pruebas de costura y haga prácticas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respecto al ajuste de la longitud de puntada, ajuste de la relaci</w:t>
      </w:r>
      <w:r w:rsidR="00F13FED" w:rsidRPr="00F63F2B">
        <w:rPr>
          <w:rFonts w:ascii="Arial" w:eastAsia="Times New Roman" w:hAnsi="Arial" w:cs="Arial"/>
          <w:color w:val="000000"/>
          <w:lang w:eastAsia="es-CO"/>
        </w:rPr>
        <w:t>ó</w:t>
      </w:r>
      <w:r w:rsidRPr="00F63F2B">
        <w:rPr>
          <w:rFonts w:ascii="Arial" w:eastAsia="Times New Roman" w:hAnsi="Arial" w:cs="Arial"/>
          <w:color w:val="000000"/>
          <w:lang w:eastAsia="es-CO"/>
        </w:rPr>
        <w:t>n de diferencial y control de hilo puntada de seguridad.</w:t>
      </w:r>
    </w:p>
    <w:p w14:paraId="56C0DF8D" w14:textId="404D0435" w:rsidR="00E30072" w:rsidRPr="00F63F2B" w:rsidRDefault="00E30072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48603FF7" w14:textId="0A73FAFE" w:rsidR="00252673" w:rsidRPr="00F63F2B" w:rsidRDefault="00BD4A80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Al finalizar la actividad, e</w:t>
      </w:r>
      <w:r w:rsidR="00AA4929" w:rsidRPr="00F63F2B">
        <w:rPr>
          <w:rFonts w:ascii="Arial" w:eastAsia="Times New Roman" w:hAnsi="Arial" w:cs="Arial"/>
          <w:color w:val="000000"/>
          <w:lang w:eastAsia="es-CO"/>
        </w:rPr>
        <w:t>ntregue la máquina a su Instructor para su respectiva evaluación</w:t>
      </w:r>
      <w:r w:rsidR="009841E7" w:rsidRPr="00F63F2B">
        <w:rPr>
          <w:rFonts w:ascii="Arial" w:eastAsia="Times New Roman" w:hAnsi="Arial" w:cs="Arial"/>
          <w:color w:val="000000"/>
          <w:lang w:eastAsia="es-CO"/>
        </w:rPr>
        <w:t xml:space="preserve"> y retroalimentación del tema</w:t>
      </w:r>
      <w:r w:rsidR="000C0E8D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6376FC26" w14:textId="66B43A69" w:rsidR="00CB034B" w:rsidRPr="00F63F2B" w:rsidRDefault="00CB034B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2DB2C76C" w14:textId="77777777" w:rsidR="00870F48" w:rsidRPr="00F63F2B" w:rsidRDefault="00870F48" w:rsidP="002E10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s-CO"/>
        </w:rPr>
      </w:pPr>
    </w:p>
    <w:p w14:paraId="1BA869AA" w14:textId="1B3C9B56" w:rsidR="00870F48" w:rsidRPr="00F63F2B" w:rsidRDefault="00BD4A80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b/>
          <w:bCs/>
          <w:color w:val="000000"/>
          <w:lang w:eastAsia="es-CO"/>
        </w:rPr>
        <w:t xml:space="preserve">3.3.3. </w:t>
      </w:r>
      <w:r w:rsidR="00870F48" w:rsidRPr="00F63F2B">
        <w:rPr>
          <w:rFonts w:ascii="Arial" w:eastAsia="Times New Roman" w:hAnsi="Arial" w:cs="Arial"/>
          <w:color w:val="000000"/>
          <w:lang w:eastAsia="es-CO"/>
        </w:rPr>
        <w:t>Seleccionar los diferentes tipos de ajustes, guías de costura y accesorios para las máquinas Planas de una aguja, Fileteadoras y Recubridoras.</w:t>
      </w:r>
    </w:p>
    <w:p w14:paraId="766D9A72" w14:textId="65CAF8C7" w:rsidR="00870F48" w:rsidRPr="00F63F2B" w:rsidRDefault="00870F48" w:rsidP="002E10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s-CO"/>
        </w:rPr>
      </w:pPr>
    </w:p>
    <w:p w14:paraId="214C2773" w14:textId="48E888C2" w:rsidR="00870F48" w:rsidRPr="00F63F2B" w:rsidRDefault="00BD4A80" w:rsidP="002E10A5">
      <w:pPr>
        <w:spacing w:after="0" w:line="240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Esta actividad está</w:t>
      </w:r>
      <w:r w:rsidR="00870F48" w:rsidRPr="00F63F2B">
        <w:rPr>
          <w:rFonts w:ascii="Arial" w:hAnsi="Arial" w:cs="Arial"/>
        </w:rPr>
        <w:t xml:space="preserve"> diseñada con el objeto de ayudarle a construir su conocimiento con relación al tema </w:t>
      </w:r>
      <w:r w:rsidR="00F13FED" w:rsidRPr="00F63F2B">
        <w:rPr>
          <w:rFonts w:ascii="Arial" w:hAnsi="Arial" w:cs="Arial"/>
        </w:rPr>
        <w:t xml:space="preserve">de 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>folder</w:t>
      </w:r>
      <w:r w:rsidR="00870F48" w:rsidRPr="00F63F2B">
        <w:rPr>
          <w:rFonts w:ascii="Arial" w:eastAsia="Times New Roman" w:hAnsi="Arial" w:cs="Arial"/>
          <w:color w:val="000000"/>
          <w:lang w:eastAsia="es-CO"/>
        </w:rPr>
        <w:t xml:space="preserve"> y accesorios para máquinas de confección</w:t>
      </w:r>
      <w:r w:rsidRPr="00F63F2B">
        <w:rPr>
          <w:rFonts w:ascii="Arial" w:eastAsia="Times New Roman" w:hAnsi="Arial" w:cs="Arial"/>
          <w:color w:val="000000"/>
          <w:lang w:eastAsia="es-CO"/>
        </w:rPr>
        <w:t>,</w:t>
      </w:r>
      <w:r w:rsidR="00870F48" w:rsidRPr="00F63F2B">
        <w:rPr>
          <w:rFonts w:ascii="Arial" w:eastAsia="Times New Roman" w:hAnsi="Arial" w:cs="Arial"/>
          <w:color w:val="000000"/>
          <w:lang w:eastAsia="es-CO"/>
        </w:rPr>
        <w:t xml:space="preserve"> p</w:t>
      </w:r>
      <w:r w:rsidR="00870F48" w:rsidRPr="00F63F2B">
        <w:rPr>
          <w:rFonts w:ascii="Arial" w:hAnsi="Arial" w:cs="Arial"/>
        </w:rPr>
        <w:t>ara esto usted debe</w:t>
      </w:r>
      <w:r w:rsidRPr="00F63F2B">
        <w:rPr>
          <w:rFonts w:ascii="Arial" w:hAnsi="Arial" w:cs="Arial"/>
        </w:rPr>
        <w:t xml:space="preserve"> realizar lo siguiente</w:t>
      </w:r>
      <w:r w:rsidR="00870F48" w:rsidRPr="00F63F2B">
        <w:rPr>
          <w:rFonts w:ascii="Arial" w:hAnsi="Arial" w:cs="Arial"/>
        </w:rPr>
        <w:t>:</w:t>
      </w:r>
    </w:p>
    <w:p w14:paraId="6F43ECDB" w14:textId="1BE27A35" w:rsidR="00870F48" w:rsidRPr="00F63F2B" w:rsidRDefault="00870F48" w:rsidP="002E10A5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5A77056A" w14:textId="5D3D5FC4" w:rsidR="00870F48" w:rsidRPr="00F63F2B" w:rsidRDefault="00870F48" w:rsidP="002E10A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 xml:space="preserve">Participar activamente de la </w:t>
      </w:r>
      <w:r w:rsidR="00BD4A80" w:rsidRPr="00F63F2B">
        <w:rPr>
          <w:rFonts w:ascii="Arial" w:eastAsia="Times New Roman" w:hAnsi="Arial" w:cs="Arial"/>
          <w:color w:val="000000"/>
          <w:lang w:eastAsia="es-CO"/>
        </w:rPr>
        <w:t>explicación realizada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por el instructor</w:t>
      </w:r>
      <w:r w:rsidR="00BD4A80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168FCF14" w14:textId="77777777" w:rsidR="00BD4A80" w:rsidRPr="00F63F2B" w:rsidRDefault="00BD4A80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6B2795ED" w14:textId="1222CA7F" w:rsidR="00BD4A80" w:rsidRPr="00F63F2B" w:rsidRDefault="00BD4A80" w:rsidP="002E10A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Teniendo en cuenta la explicación impartida por el instructor, s</w:t>
      </w:r>
      <w:r w:rsidR="00870F48" w:rsidRPr="00F63F2B">
        <w:rPr>
          <w:rFonts w:ascii="Arial" w:eastAsia="Times New Roman" w:hAnsi="Arial" w:cs="Arial"/>
          <w:color w:val="000000"/>
          <w:lang w:eastAsia="es-CO"/>
        </w:rPr>
        <w:t>eleccion</w:t>
      </w:r>
      <w:r w:rsidRPr="00F63F2B">
        <w:rPr>
          <w:rFonts w:ascii="Arial" w:eastAsia="Times New Roman" w:hAnsi="Arial" w:cs="Arial"/>
          <w:color w:val="000000"/>
          <w:lang w:eastAsia="es-CO"/>
        </w:rPr>
        <w:t>e</w:t>
      </w:r>
      <w:r w:rsidR="00870F48" w:rsidRPr="00F63F2B">
        <w:rPr>
          <w:rFonts w:ascii="Arial" w:eastAsia="Times New Roman" w:hAnsi="Arial" w:cs="Arial"/>
          <w:color w:val="000000"/>
          <w:lang w:eastAsia="es-CO"/>
        </w:rPr>
        <w:t xml:space="preserve"> los diferentes tipos de ajustes y guías de costura para cada máquina de acuerdo a la op</w:t>
      </w:r>
      <w:r w:rsidRPr="00F63F2B">
        <w:rPr>
          <w:rFonts w:ascii="Arial" w:eastAsia="Times New Roman" w:hAnsi="Arial" w:cs="Arial"/>
          <w:color w:val="000000"/>
          <w:lang w:eastAsia="es-CO"/>
        </w:rPr>
        <w:t>e</w:t>
      </w:r>
      <w:r w:rsidR="00870F48" w:rsidRPr="00F63F2B">
        <w:rPr>
          <w:rFonts w:ascii="Arial" w:eastAsia="Times New Roman" w:hAnsi="Arial" w:cs="Arial"/>
          <w:color w:val="000000"/>
          <w:lang w:eastAsia="es-CO"/>
        </w:rPr>
        <w:t>ración de costura a realizar</w:t>
      </w:r>
      <w:r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5BBF1CA3" w14:textId="77777777" w:rsidR="00BE6132" w:rsidRPr="00F63F2B" w:rsidRDefault="00BE6132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55CBF3A9" w14:textId="1744FB89" w:rsidR="00920978" w:rsidRPr="00F63F2B" w:rsidRDefault="00920978" w:rsidP="002E10A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lastRenderedPageBreak/>
        <w:t>Instale los ajustes, guías y accesorios en la máquina asignada por el Instructor</w:t>
      </w:r>
      <w:r w:rsidR="00E74124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4A890F54" w14:textId="77777777" w:rsidR="00E74124" w:rsidRPr="00F63F2B" w:rsidRDefault="00E74124" w:rsidP="002E10A5">
      <w:pPr>
        <w:pStyle w:val="Prrafodelista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3EABCFBD" w14:textId="0BA77857" w:rsidR="00920978" w:rsidRPr="00F63F2B" w:rsidRDefault="00920978" w:rsidP="002E10A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Reali</w:t>
      </w:r>
      <w:r w:rsidR="00E74124" w:rsidRPr="00F63F2B">
        <w:rPr>
          <w:rFonts w:ascii="Arial" w:eastAsia="Times New Roman" w:hAnsi="Arial" w:cs="Arial"/>
          <w:color w:val="000000"/>
          <w:lang w:eastAsia="es-CO"/>
        </w:rPr>
        <w:t>ce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pruebas de costura ajustando las márgenes de costura según corresponda</w:t>
      </w:r>
      <w:r w:rsidR="00E74124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6CA65C3E" w14:textId="77777777" w:rsidR="00E74124" w:rsidRPr="00F63F2B" w:rsidRDefault="00E74124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6269DB66" w14:textId="05E1FFB2" w:rsidR="00920978" w:rsidRPr="00F63F2B" w:rsidRDefault="00E74124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Al finalizar la actividad e</w:t>
      </w:r>
      <w:r w:rsidR="00920978" w:rsidRPr="00F63F2B">
        <w:rPr>
          <w:rFonts w:ascii="Arial" w:eastAsia="Times New Roman" w:hAnsi="Arial" w:cs="Arial"/>
          <w:color w:val="000000"/>
          <w:lang w:eastAsia="es-CO"/>
        </w:rPr>
        <w:t>ntregu</w:t>
      </w:r>
      <w:r w:rsidRPr="00F63F2B">
        <w:rPr>
          <w:rFonts w:ascii="Arial" w:eastAsia="Times New Roman" w:hAnsi="Arial" w:cs="Arial"/>
          <w:color w:val="000000"/>
          <w:lang w:eastAsia="es-CO"/>
        </w:rPr>
        <w:t>e</w:t>
      </w:r>
      <w:r w:rsidR="00920978" w:rsidRPr="00F63F2B">
        <w:rPr>
          <w:rFonts w:ascii="Arial" w:eastAsia="Times New Roman" w:hAnsi="Arial" w:cs="Arial"/>
          <w:color w:val="000000"/>
          <w:lang w:eastAsia="es-CO"/>
        </w:rPr>
        <w:t xml:space="preserve"> la máquina al Instructor para su 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respectiva </w:t>
      </w:r>
      <w:r w:rsidR="00920978" w:rsidRPr="00F63F2B">
        <w:rPr>
          <w:rFonts w:ascii="Arial" w:eastAsia="Times New Roman" w:hAnsi="Arial" w:cs="Arial"/>
          <w:color w:val="000000"/>
          <w:lang w:eastAsia="es-CO"/>
        </w:rPr>
        <w:t>evaluación</w:t>
      </w:r>
      <w:r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6C546F61" w14:textId="7E41D28C" w:rsidR="00E74124" w:rsidRPr="00F63F2B" w:rsidRDefault="00E74124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3E373DDE" w14:textId="4BD97D06" w:rsidR="00E74124" w:rsidRPr="00F63F2B" w:rsidRDefault="00E74124" w:rsidP="002E10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F63F2B">
        <w:rPr>
          <w:rFonts w:ascii="Arial" w:eastAsia="Times New Roman" w:hAnsi="Arial" w:cs="Arial"/>
          <w:b/>
          <w:bCs/>
          <w:color w:val="000000"/>
          <w:lang w:eastAsia="es-CO"/>
        </w:rPr>
        <w:t>3.4. Actividades de Transferencia</w:t>
      </w:r>
    </w:p>
    <w:p w14:paraId="36B6E3C1" w14:textId="77777777" w:rsidR="00870F48" w:rsidRPr="00F63F2B" w:rsidRDefault="00870F48" w:rsidP="002E10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s-CO"/>
        </w:rPr>
      </w:pPr>
    </w:p>
    <w:p w14:paraId="0DE646DA" w14:textId="5AC9AB8C" w:rsidR="00CB034B" w:rsidRPr="00F63F2B" w:rsidRDefault="00E74124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3.4.1.</w:t>
      </w:r>
      <w:r w:rsidR="00CB034B"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  <w:r w:rsidR="00F13FED" w:rsidRPr="00F63F2B">
        <w:rPr>
          <w:rFonts w:ascii="Arial" w:eastAsia="Times New Roman" w:hAnsi="Arial" w:cs="Arial"/>
          <w:color w:val="000000"/>
          <w:lang w:eastAsia="es-CO"/>
        </w:rPr>
        <w:t>Los aprendices r</w:t>
      </w:r>
      <w:r w:rsidR="00880884" w:rsidRPr="00F63F2B">
        <w:rPr>
          <w:rFonts w:ascii="Arial" w:eastAsia="Times New Roman" w:hAnsi="Arial" w:cs="Arial"/>
          <w:color w:val="000000"/>
          <w:lang w:eastAsia="es-CO"/>
        </w:rPr>
        <w:t>ealizar</w:t>
      </w:r>
      <w:r w:rsidR="00F13FED" w:rsidRPr="00F63F2B">
        <w:rPr>
          <w:rFonts w:ascii="Arial" w:eastAsia="Times New Roman" w:hAnsi="Arial" w:cs="Arial"/>
          <w:color w:val="000000"/>
          <w:lang w:eastAsia="es-CO"/>
        </w:rPr>
        <w:t>án</w:t>
      </w:r>
      <w:r w:rsidR="00880884" w:rsidRPr="00F63F2B">
        <w:rPr>
          <w:rFonts w:ascii="Arial" w:eastAsia="Times New Roman" w:hAnsi="Arial" w:cs="Arial"/>
          <w:color w:val="000000"/>
          <w:lang w:eastAsia="es-CO"/>
        </w:rPr>
        <w:t xml:space="preserve"> una exposición al grupo</w:t>
      </w:r>
      <w:r w:rsidR="00F13FED" w:rsidRPr="00F63F2B">
        <w:rPr>
          <w:rFonts w:ascii="Arial" w:eastAsia="Times New Roman" w:hAnsi="Arial" w:cs="Arial"/>
          <w:color w:val="000000"/>
          <w:lang w:eastAsia="es-CO"/>
        </w:rPr>
        <w:t>, donde den a conocer la</w:t>
      </w:r>
      <w:r w:rsidR="00880884" w:rsidRPr="00F63F2B">
        <w:rPr>
          <w:rFonts w:ascii="Arial" w:eastAsia="Times New Roman" w:hAnsi="Arial" w:cs="Arial"/>
          <w:color w:val="000000"/>
          <w:lang w:eastAsia="es-CO"/>
        </w:rPr>
        <w:t xml:space="preserve"> a</w:t>
      </w:r>
      <w:r w:rsidR="00CB034B" w:rsidRPr="00F63F2B">
        <w:rPr>
          <w:rFonts w:ascii="Arial" w:eastAsia="Times New Roman" w:hAnsi="Arial" w:cs="Arial"/>
          <w:color w:val="000000"/>
          <w:lang w:eastAsia="es-CO"/>
        </w:rPr>
        <w:t>plica</w:t>
      </w:r>
      <w:r w:rsidR="00880884" w:rsidRPr="00F63F2B">
        <w:rPr>
          <w:rFonts w:ascii="Arial" w:eastAsia="Times New Roman" w:hAnsi="Arial" w:cs="Arial"/>
          <w:color w:val="000000"/>
          <w:lang w:eastAsia="es-CO"/>
        </w:rPr>
        <w:t>ción de</w:t>
      </w:r>
      <w:r w:rsidR="00CB034B" w:rsidRPr="00F63F2B">
        <w:rPr>
          <w:rFonts w:ascii="Arial" w:eastAsia="Times New Roman" w:hAnsi="Arial" w:cs="Arial"/>
          <w:color w:val="000000"/>
          <w:lang w:eastAsia="es-CO"/>
        </w:rPr>
        <w:t xml:space="preserve"> mantenimiento preventivo</w:t>
      </w:r>
      <w:r w:rsidR="000C0E8D"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  <w:r w:rsidR="00CB034B" w:rsidRPr="00F63F2B">
        <w:rPr>
          <w:rFonts w:ascii="Arial" w:eastAsia="Times New Roman" w:hAnsi="Arial" w:cs="Arial"/>
          <w:color w:val="000000"/>
          <w:lang w:eastAsia="es-CO"/>
        </w:rPr>
        <w:t xml:space="preserve">a las máquinas planas de una aguja, 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>overlock</w:t>
      </w:r>
      <w:r w:rsidR="00CB034B" w:rsidRPr="00F63F2B">
        <w:rPr>
          <w:rFonts w:ascii="Arial" w:eastAsia="Times New Roman" w:hAnsi="Arial" w:cs="Arial"/>
          <w:color w:val="000000"/>
          <w:lang w:eastAsia="es-CO"/>
        </w:rPr>
        <w:t xml:space="preserve"> y recubridoras según  procedimientos y manuales técnicos</w:t>
      </w:r>
      <w:r w:rsidR="00880884" w:rsidRPr="00F63F2B">
        <w:rPr>
          <w:rFonts w:ascii="Arial" w:eastAsia="Times New Roman" w:hAnsi="Arial" w:cs="Arial"/>
          <w:color w:val="000000"/>
          <w:lang w:eastAsia="es-CO"/>
        </w:rPr>
        <w:t xml:space="preserve">. </w:t>
      </w:r>
    </w:p>
    <w:p w14:paraId="2B31AA9C" w14:textId="51C26326" w:rsidR="00CB034B" w:rsidRPr="00F63F2B" w:rsidRDefault="00CB034B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4648A270" w14:textId="7E6802E6" w:rsidR="00CB034B" w:rsidRPr="00F63F2B" w:rsidRDefault="00E74124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hAnsi="Arial" w:cs="Arial"/>
        </w:rPr>
        <w:t>E</w:t>
      </w:r>
      <w:r w:rsidR="00CB034B" w:rsidRPr="00F63F2B">
        <w:rPr>
          <w:rFonts w:ascii="Arial" w:hAnsi="Arial" w:cs="Arial"/>
        </w:rPr>
        <w:t xml:space="preserve">sta actividad </w:t>
      </w:r>
      <w:r w:rsidRPr="00F63F2B">
        <w:rPr>
          <w:rFonts w:ascii="Arial" w:hAnsi="Arial" w:cs="Arial"/>
        </w:rPr>
        <w:t>está</w:t>
      </w:r>
      <w:r w:rsidR="00CB034B" w:rsidRPr="00F63F2B">
        <w:rPr>
          <w:rFonts w:ascii="Arial" w:hAnsi="Arial" w:cs="Arial"/>
        </w:rPr>
        <w:t xml:space="preserve"> diseñada con el objet</w:t>
      </w:r>
      <w:r w:rsidRPr="00F63F2B">
        <w:rPr>
          <w:rFonts w:ascii="Arial" w:hAnsi="Arial" w:cs="Arial"/>
        </w:rPr>
        <w:t>iv</w:t>
      </w:r>
      <w:r w:rsidR="00CB034B" w:rsidRPr="00F63F2B">
        <w:rPr>
          <w:rFonts w:ascii="Arial" w:hAnsi="Arial" w:cs="Arial"/>
        </w:rPr>
        <w:t xml:space="preserve">o de ayudarle a construir su conocimiento con relación al tema </w:t>
      </w:r>
      <w:r w:rsidR="00F13FED" w:rsidRPr="00F63F2B">
        <w:rPr>
          <w:rFonts w:ascii="Arial" w:hAnsi="Arial" w:cs="Arial"/>
        </w:rPr>
        <w:t xml:space="preserve">de </w:t>
      </w:r>
      <w:r w:rsidR="00CB034B" w:rsidRPr="00F63F2B">
        <w:rPr>
          <w:rFonts w:ascii="Arial" w:eastAsia="Times New Roman" w:hAnsi="Arial" w:cs="Arial"/>
          <w:color w:val="000000"/>
          <w:lang w:eastAsia="es-CO"/>
        </w:rPr>
        <w:t xml:space="preserve">Aplicar mantenimiento preventivo a las máquinas planas de una aguja, 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>overlock</w:t>
      </w:r>
      <w:r w:rsidR="00CB034B" w:rsidRPr="00F63F2B">
        <w:rPr>
          <w:rFonts w:ascii="Arial" w:eastAsia="Times New Roman" w:hAnsi="Arial" w:cs="Arial"/>
          <w:color w:val="000000"/>
          <w:lang w:eastAsia="es-CO"/>
        </w:rPr>
        <w:t xml:space="preserve"> y recubridoras </w:t>
      </w:r>
      <w:r w:rsidR="007824F0">
        <w:rPr>
          <w:rFonts w:ascii="Arial" w:eastAsia="Times New Roman" w:hAnsi="Arial" w:cs="Arial"/>
          <w:color w:val="000000"/>
          <w:lang w:eastAsia="es-CO"/>
        </w:rPr>
        <w:t>industriales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  <w:r w:rsidR="00CB034B" w:rsidRPr="00F63F2B">
        <w:rPr>
          <w:rFonts w:ascii="Arial" w:eastAsia="Times New Roman" w:hAnsi="Arial" w:cs="Arial"/>
          <w:color w:val="000000"/>
          <w:lang w:eastAsia="es-CO"/>
        </w:rPr>
        <w:t xml:space="preserve"> según  procedimientos y manuales técnicos</w:t>
      </w:r>
      <w:r w:rsidR="00EC76F5" w:rsidRPr="00F63F2B">
        <w:rPr>
          <w:rFonts w:ascii="Arial" w:eastAsia="Times New Roman" w:hAnsi="Arial" w:cs="Arial"/>
          <w:color w:val="000000"/>
          <w:lang w:eastAsia="es-CO"/>
        </w:rPr>
        <w:t>, p</w:t>
      </w:r>
      <w:r w:rsidR="00CB034B" w:rsidRPr="00F63F2B">
        <w:rPr>
          <w:rFonts w:ascii="Arial" w:hAnsi="Arial" w:cs="Arial"/>
        </w:rPr>
        <w:t>ara esto usted debe</w:t>
      </w:r>
      <w:r w:rsidRPr="00F63F2B">
        <w:rPr>
          <w:rFonts w:ascii="Arial" w:hAnsi="Arial" w:cs="Arial"/>
        </w:rPr>
        <w:t xml:space="preserve"> realizar lo siguiente</w:t>
      </w:r>
      <w:r w:rsidR="00CB034B" w:rsidRPr="00F63F2B">
        <w:rPr>
          <w:rFonts w:ascii="Arial" w:hAnsi="Arial" w:cs="Arial"/>
        </w:rPr>
        <w:t>:</w:t>
      </w:r>
    </w:p>
    <w:p w14:paraId="215D469C" w14:textId="77777777" w:rsidR="00EC76F5" w:rsidRPr="00F63F2B" w:rsidRDefault="00EC76F5" w:rsidP="002E10A5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27B46F94" w14:textId="2CE5C8D7" w:rsidR="00373170" w:rsidRPr="00F63F2B" w:rsidRDefault="00CB034B" w:rsidP="002E10A5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 xml:space="preserve">Participar activamente de la </w:t>
      </w:r>
      <w:r w:rsidR="00E74124" w:rsidRPr="00F63F2B">
        <w:rPr>
          <w:rFonts w:ascii="Arial" w:eastAsia="Times New Roman" w:hAnsi="Arial" w:cs="Arial"/>
          <w:color w:val="000000"/>
          <w:lang w:eastAsia="es-CO"/>
        </w:rPr>
        <w:t>explicación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planteada por el instructor con relación a la teoría y técnicas empleadas para la aplicación del mantenimiento preventivo a las maquinas</w:t>
      </w:r>
      <w:r w:rsidR="00AA2C78"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Planas de una aguja, 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>overlock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y recubridoras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  <w:r w:rsidR="007824F0">
        <w:rPr>
          <w:rFonts w:ascii="Arial" w:eastAsia="Times New Roman" w:hAnsi="Arial" w:cs="Arial"/>
          <w:color w:val="000000"/>
          <w:lang w:eastAsia="es-CO"/>
        </w:rPr>
        <w:t>industriales</w:t>
      </w:r>
      <w:r w:rsidR="00E74124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50295390" w14:textId="77777777" w:rsidR="00373170" w:rsidRPr="00F63F2B" w:rsidRDefault="00373170" w:rsidP="002E10A5">
      <w:pPr>
        <w:pStyle w:val="Prrafodelista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194224A5" w14:textId="2A09014C" w:rsidR="00991827" w:rsidRPr="00F63F2B" w:rsidRDefault="00A1054D" w:rsidP="002E10A5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 xml:space="preserve">Retirar las impurezas y residuos </w:t>
      </w:r>
      <w:r w:rsidR="00373170" w:rsidRPr="00F63F2B">
        <w:rPr>
          <w:rFonts w:ascii="Arial" w:eastAsia="Times New Roman" w:hAnsi="Arial" w:cs="Arial"/>
          <w:color w:val="000000"/>
          <w:lang w:eastAsia="es-CO"/>
        </w:rPr>
        <w:t xml:space="preserve">depositados en las máquinas 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>planas overlock</w:t>
      </w:r>
      <w:r w:rsidR="00373170" w:rsidRPr="00F63F2B">
        <w:rPr>
          <w:rFonts w:ascii="Arial" w:eastAsia="Times New Roman" w:hAnsi="Arial" w:cs="Arial"/>
          <w:color w:val="000000"/>
          <w:lang w:eastAsia="es-CO"/>
        </w:rPr>
        <w:t xml:space="preserve"> y recubridoras</w:t>
      </w:r>
      <w:r w:rsidR="00BE6132"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  <w:proofErr w:type="spellStart"/>
      <w:r w:rsidR="007824F0">
        <w:rPr>
          <w:rFonts w:ascii="Arial" w:eastAsia="Times New Roman" w:hAnsi="Arial" w:cs="Arial"/>
          <w:color w:val="000000"/>
          <w:lang w:eastAsia="es-CO"/>
        </w:rPr>
        <w:t>industrales</w:t>
      </w:r>
      <w:proofErr w:type="spellEnd"/>
      <w:r w:rsidR="00E74124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473628A0" w14:textId="77777777" w:rsidR="00BE6132" w:rsidRPr="00F63F2B" w:rsidRDefault="00BE6132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64ED9031" w14:textId="35DACDBA" w:rsidR="00991827" w:rsidRPr="00F63F2B" w:rsidRDefault="00991827" w:rsidP="002E10A5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Lubricar las piezas de las máquinas que lo requieran y verter el lubricante teniendo en</w:t>
      </w:r>
      <w:r w:rsidR="003D7A28"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  <w:r w:rsidRPr="00F63F2B">
        <w:rPr>
          <w:rFonts w:ascii="Arial" w:eastAsia="Times New Roman" w:hAnsi="Arial" w:cs="Arial"/>
          <w:color w:val="000000"/>
          <w:lang w:eastAsia="es-CO"/>
        </w:rPr>
        <w:t>cuenta el nivel requerido por el fabricante</w:t>
      </w:r>
      <w:r w:rsidR="00BF7634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0AF97D14" w14:textId="77777777" w:rsidR="00991827" w:rsidRPr="00F63F2B" w:rsidRDefault="00991827" w:rsidP="002E10A5">
      <w:pPr>
        <w:pStyle w:val="Prrafodelista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11086AE5" w14:textId="0607BEB7" w:rsidR="00991827" w:rsidRPr="00F63F2B" w:rsidRDefault="00991827" w:rsidP="002E10A5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Localizar y reemplazar las piezas defectuosas</w:t>
      </w:r>
      <w:r w:rsidR="00BF7634" w:rsidRPr="00F63F2B">
        <w:rPr>
          <w:rFonts w:ascii="Arial" w:eastAsia="Times New Roman" w:hAnsi="Arial" w:cs="Arial"/>
          <w:color w:val="000000"/>
          <w:lang w:eastAsia="es-CO"/>
        </w:rPr>
        <w:t>.</w:t>
      </w:r>
    </w:p>
    <w:p w14:paraId="08C19D71" w14:textId="77777777" w:rsidR="00991827" w:rsidRPr="00F63F2B" w:rsidRDefault="00991827" w:rsidP="002E10A5">
      <w:pPr>
        <w:pStyle w:val="Prrafodelista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5C7F4335" w14:textId="722C1ADD" w:rsidR="00991827" w:rsidRPr="00F63F2B" w:rsidRDefault="00991827" w:rsidP="002E10A5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  <w:r w:rsidRPr="00F63F2B">
        <w:rPr>
          <w:rFonts w:ascii="Arial" w:eastAsia="Times New Roman" w:hAnsi="Arial" w:cs="Arial"/>
          <w:color w:val="000000"/>
          <w:lang w:eastAsia="es-CO"/>
        </w:rPr>
        <w:t>Disponer los residuos generados por el mantenimiento teniendo en cuenta la normatividad ambiental</w:t>
      </w:r>
      <w:r w:rsidR="00BF7634" w:rsidRPr="00F63F2B">
        <w:rPr>
          <w:rFonts w:ascii="Arial" w:eastAsia="Times New Roman" w:hAnsi="Arial" w:cs="Arial"/>
          <w:color w:val="000000"/>
          <w:lang w:eastAsia="es-CO"/>
        </w:rPr>
        <w:t>.</w:t>
      </w:r>
      <w:r w:rsidRPr="00F63F2B">
        <w:rPr>
          <w:rFonts w:ascii="Arial" w:eastAsia="Times New Roman" w:hAnsi="Arial" w:cs="Arial"/>
          <w:color w:val="000000"/>
          <w:lang w:eastAsia="es-CO"/>
        </w:rPr>
        <w:t xml:space="preserve"> </w:t>
      </w:r>
    </w:p>
    <w:p w14:paraId="37BBC2AF" w14:textId="39288DCA" w:rsidR="005B3ECA" w:rsidRPr="00F63F2B" w:rsidRDefault="005B3ECA" w:rsidP="002E10A5">
      <w:pPr>
        <w:pStyle w:val="Prrafodelista"/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2FBAEC94" w14:textId="26A70023" w:rsidR="00AE7C02" w:rsidRPr="00F63F2B" w:rsidRDefault="00AE7C02" w:rsidP="002E10A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6FBD103C" w14:textId="6CCCB8DE" w:rsidR="00AE7C02" w:rsidRPr="00F63F2B" w:rsidRDefault="007824F0" w:rsidP="002E10A5">
      <w:pPr>
        <w:spacing w:after="0" w:line="240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>Una vez</w:t>
      </w:r>
      <w:r w:rsidR="00AE7C02" w:rsidRPr="00F63F2B">
        <w:rPr>
          <w:rFonts w:ascii="Arial" w:hAnsi="Arial" w:cs="Arial"/>
        </w:rPr>
        <w:t xml:space="preserve"> terminada la actividad, se realizar</w:t>
      </w:r>
      <w:r w:rsidR="00BF7634" w:rsidRPr="00F63F2B">
        <w:rPr>
          <w:rFonts w:ascii="Arial" w:hAnsi="Arial" w:cs="Arial"/>
        </w:rPr>
        <w:t>á</w:t>
      </w:r>
      <w:r w:rsidR="00AE7C02" w:rsidRPr="00F63F2B">
        <w:rPr>
          <w:rFonts w:ascii="Arial" w:hAnsi="Arial" w:cs="Arial"/>
        </w:rPr>
        <w:t xml:space="preserve"> una socialización ampliando los conceptos adquiridos</w:t>
      </w:r>
    </w:p>
    <w:p w14:paraId="2EF8BE25" w14:textId="17A35DA5" w:rsidR="00EC0933" w:rsidRPr="00F63F2B" w:rsidRDefault="00EC0933" w:rsidP="00BF7634">
      <w:pPr>
        <w:spacing w:after="0" w:line="240" w:lineRule="auto"/>
        <w:jc w:val="both"/>
        <w:rPr>
          <w:rFonts w:ascii="Arial" w:hAnsi="Arial" w:cs="Arial"/>
        </w:rPr>
      </w:pPr>
    </w:p>
    <w:p w14:paraId="3467B5F0" w14:textId="77777777" w:rsidR="00B53D0D" w:rsidRPr="00F63F2B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1EF8E1C6" w14:textId="2AA99414" w:rsidR="00B53D0D" w:rsidRPr="00F63F2B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F63F2B">
        <w:rPr>
          <w:rFonts w:ascii="Arial" w:hAnsi="Arial" w:cs="Arial"/>
          <w:b/>
          <w:color w:val="000000" w:themeColor="text1"/>
        </w:rPr>
        <w:t>4. ACTIVIDADES DE EVALUACIÓN</w:t>
      </w:r>
    </w:p>
    <w:p w14:paraId="4CFA3907" w14:textId="77777777" w:rsidR="00B53D0D" w:rsidRPr="00F63F2B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tbl>
      <w:tblPr>
        <w:tblStyle w:val="Tablaconcuadrcul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2411"/>
        <w:gridCol w:w="5953"/>
        <w:gridCol w:w="1696"/>
      </w:tblGrid>
      <w:tr w:rsidR="00B53D0D" w:rsidRPr="00F63F2B" w14:paraId="7EF4B68F" w14:textId="77777777" w:rsidTr="0065309F">
        <w:trPr>
          <w:trHeight w:val="554"/>
        </w:trPr>
        <w:tc>
          <w:tcPr>
            <w:tcW w:w="2411" w:type="dxa"/>
            <w:shd w:val="clear" w:color="auto" w:fill="A6A6A6" w:themeFill="background1" w:themeFillShade="A6"/>
          </w:tcPr>
          <w:p w14:paraId="366AA20D" w14:textId="77777777" w:rsidR="00B53D0D" w:rsidRPr="00F63F2B" w:rsidRDefault="00B53D0D" w:rsidP="00B37404">
            <w:pPr>
              <w:jc w:val="center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Evidencias de Aprendizaje</w:t>
            </w:r>
          </w:p>
        </w:tc>
        <w:tc>
          <w:tcPr>
            <w:tcW w:w="5953" w:type="dxa"/>
            <w:shd w:val="clear" w:color="auto" w:fill="A6A6A6" w:themeFill="background1" w:themeFillShade="A6"/>
          </w:tcPr>
          <w:p w14:paraId="33D7A4C4" w14:textId="77777777" w:rsidR="00B53D0D" w:rsidRPr="00F63F2B" w:rsidRDefault="00B53D0D" w:rsidP="00B37404">
            <w:pPr>
              <w:jc w:val="center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Criterios de Evaluación</w:t>
            </w:r>
          </w:p>
        </w:tc>
        <w:tc>
          <w:tcPr>
            <w:tcW w:w="1696" w:type="dxa"/>
            <w:shd w:val="clear" w:color="auto" w:fill="A6A6A6" w:themeFill="background1" w:themeFillShade="A6"/>
          </w:tcPr>
          <w:p w14:paraId="72D8B716" w14:textId="77777777" w:rsidR="00B53D0D" w:rsidRPr="00F63F2B" w:rsidRDefault="00B53D0D" w:rsidP="00B37404">
            <w:pPr>
              <w:jc w:val="center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Técnicas e Instrumentos de Evaluación</w:t>
            </w:r>
          </w:p>
        </w:tc>
      </w:tr>
      <w:tr w:rsidR="00B53D0D" w:rsidRPr="00F63F2B" w14:paraId="5B95941D" w14:textId="77777777" w:rsidTr="0065309F">
        <w:tc>
          <w:tcPr>
            <w:tcW w:w="2411" w:type="dxa"/>
          </w:tcPr>
          <w:p w14:paraId="0D0C77A0" w14:textId="0CB423B6" w:rsidR="00B53D0D" w:rsidRPr="00F63F2B" w:rsidRDefault="00B53D0D" w:rsidP="00B37404">
            <w:pPr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 xml:space="preserve">Evidencias de </w:t>
            </w:r>
            <w:r w:rsidR="001232CA" w:rsidRPr="00F63F2B">
              <w:rPr>
                <w:rFonts w:ascii="Arial" w:hAnsi="Arial" w:cs="Arial"/>
                <w:b/>
              </w:rPr>
              <w:t>Conocimiento:</w:t>
            </w:r>
          </w:p>
          <w:p w14:paraId="62FCB9D2" w14:textId="5FD8401B" w:rsidR="00802532" w:rsidRPr="00F63F2B" w:rsidRDefault="00802532" w:rsidP="00B37404">
            <w:pPr>
              <w:rPr>
                <w:rFonts w:ascii="Arial" w:hAnsi="Arial" w:cs="Arial"/>
                <w:bCs/>
              </w:rPr>
            </w:pPr>
            <w:r w:rsidRPr="00F63F2B">
              <w:rPr>
                <w:rFonts w:ascii="Arial" w:hAnsi="Arial" w:cs="Arial"/>
                <w:bCs/>
              </w:rPr>
              <w:t xml:space="preserve">Informe reconocimiento de </w:t>
            </w:r>
            <w:r w:rsidRPr="00F63F2B">
              <w:rPr>
                <w:rFonts w:ascii="Arial" w:hAnsi="Arial" w:cs="Arial"/>
                <w:bCs/>
              </w:rPr>
              <w:lastRenderedPageBreak/>
              <w:t>mecanismos en m</w:t>
            </w:r>
            <w:r w:rsidR="003D7A28" w:rsidRPr="00F63F2B">
              <w:rPr>
                <w:rFonts w:ascii="Arial" w:hAnsi="Arial" w:cs="Arial"/>
                <w:bCs/>
              </w:rPr>
              <w:t>á</w:t>
            </w:r>
            <w:r w:rsidRPr="00F63F2B">
              <w:rPr>
                <w:rFonts w:ascii="Arial" w:hAnsi="Arial" w:cs="Arial"/>
                <w:bCs/>
              </w:rPr>
              <w:t xml:space="preserve">quinas </w:t>
            </w:r>
            <w:r w:rsidR="009176DA">
              <w:rPr>
                <w:rFonts w:ascii="Arial" w:hAnsi="Arial" w:cs="Arial"/>
                <w:bCs/>
              </w:rPr>
              <w:t>industriales</w:t>
            </w:r>
            <w:r w:rsidRPr="00F63F2B">
              <w:rPr>
                <w:rFonts w:ascii="Arial" w:hAnsi="Arial" w:cs="Arial"/>
                <w:bCs/>
              </w:rPr>
              <w:t>.</w:t>
            </w:r>
          </w:p>
          <w:p w14:paraId="17EEDD74" w14:textId="39C52F51" w:rsidR="00B53D0D" w:rsidRPr="00F63F2B" w:rsidRDefault="00B53D0D" w:rsidP="00B37404">
            <w:pPr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Evidencias de Producto:</w:t>
            </w:r>
          </w:p>
          <w:p w14:paraId="418DC1B0" w14:textId="2940EC30" w:rsidR="00514395" w:rsidRPr="00F63F2B" w:rsidRDefault="0065309F" w:rsidP="008E4ECC">
            <w:pPr>
              <w:rPr>
                <w:rFonts w:ascii="Arial" w:hAnsi="Arial" w:cs="Arial"/>
                <w:bCs/>
              </w:rPr>
            </w:pPr>
            <w:r w:rsidRPr="00F63F2B">
              <w:rPr>
                <w:rFonts w:ascii="Arial" w:hAnsi="Arial" w:cs="Arial"/>
                <w:bCs/>
              </w:rPr>
              <w:t>Calibrar los mecanismos que intervienen en la formaci</w:t>
            </w:r>
            <w:r w:rsidR="003D7A28" w:rsidRPr="00F63F2B">
              <w:rPr>
                <w:rFonts w:ascii="Arial" w:hAnsi="Arial" w:cs="Arial"/>
                <w:bCs/>
              </w:rPr>
              <w:t>ó</w:t>
            </w:r>
            <w:r w:rsidRPr="00F63F2B">
              <w:rPr>
                <w:rFonts w:ascii="Arial" w:hAnsi="Arial" w:cs="Arial"/>
                <w:bCs/>
              </w:rPr>
              <w:t>n de la puntada en las m</w:t>
            </w:r>
            <w:r w:rsidR="003D7A28" w:rsidRPr="00F63F2B">
              <w:rPr>
                <w:rFonts w:ascii="Arial" w:hAnsi="Arial" w:cs="Arial"/>
                <w:bCs/>
              </w:rPr>
              <w:t>á</w:t>
            </w:r>
            <w:r w:rsidRPr="00F63F2B">
              <w:rPr>
                <w:rFonts w:ascii="Arial" w:hAnsi="Arial" w:cs="Arial"/>
                <w:bCs/>
              </w:rPr>
              <w:t>quinas dom</w:t>
            </w:r>
            <w:r w:rsidR="003D7A28" w:rsidRPr="00F63F2B">
              <w:rPr>
                <w:rFonts w:ascii="Arial" w:hAnsi="Arial" w:cs="Arial"/>
                <w:bCs/>
              </w:rPr>
              <w:t>é</w:t>
            </w:r>
            <w:r w:rsidRPr="00F63F2B">
              <w:rPr>
                <w:rFonts w:ascii="Arial" w:hAnsi="Arial" w:cs="Arial"/>
                <w:bCs/>
              </w:rPr>
              <w:t>sticas de confecci</w:t>
            </w:r>
            <w:r w:rsidR="003D7A28" w:rsidRPr="00F63F2B">
              <w:rPr>
                <w:rFonts w:ascii="Arial" w:hAnsi="Arial" w:cs="Arial"/>
                <w:bCs/>
              </w:rPr>
              <w:t>ó</w:t>
            </w:r>
            <w:r w:rsidRPr="00F63F2B">
              <w:rPr>
                <w:rFonts w:ascii="Arial" w:hAnsi="Arial" w:cs="Arial"/>
                <w:bCs/>
              </w:rPr>
              <w:t>n.</w:t>
            </w:r>
          </w:p>
          <w:p w14:paraId="4C9B2087" w14:textId="4A5F3554" w:rsidR="008E4ECC" w:rsidRPr="00F63F2B" w:rsidRDefault="00D51613" w:rsidP="008E4ECC">
            <w:pPr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Evidencias de desempeño</w:t>
            </w:r>
            <w:r w:rsidR="0094449B" w:rsidRPr="00F63F2B">
              <w:rPr>
                <w:rFonts w:ascii="Arial" w:hAnsi="Arial" w:cs="Arial"/>
                <w:b/>
              </w:rPr>
              <w:t>:</w:t>
            </w:r>
          </w:p>
          <w:p w14:paraId="643E5E12" w14:textId="6254E875" w:rsidR="00D51613" w:rsidRPr="001232CA" w:rsidRDefault="0041616A" w:rsidP="001232CA">
            <w:pPr>
              <w:rPr>
                <w:rFonts w:ascii="Arial" w:hAnsi="Arial" w:cs="Arial"/>
                <w:bCs/>
              </w:rPr>
            </w:pPr>
            <w:r w:rsidRPr="001232CA">
              <w:rPr>
                <w:rFonts w:ascii="Arial" w:hAnsi="Arial" w:cs="Arial"/>
                <w:bCs/>
              </w:rPr>
              <w:t>Aplicación de técnicas de ajuste y sincronización de los mecanismos de las máquinas de coser</w:t>
            </w:r>
            <w:r w:rsidR="00514395" w:rsidRPr="001232CA">
              <w:rPr>
                <w:rFonts w:ascii="Arial" w:hAnsi="Arial" w:cs="Arial"/>
                <w:bCs/>
              </w:rPr>
              <w:t>; teniendo en cuenta criterios como :</w:t>
            </w:r>
            <w:r w:rsidRPr="001232CA">
              <w:rPr>
                <w:rFonts w:ascii="Arial" w:hAnsi="Arial" w:cs="Arial"/>
                <w:bCs/>
              </w:rPr>
              <w:t xml:space="preserve"> normas de seguridad en el trabajo</w:t>
            </w:r>
            <w:r w:rsidR="00514395" w:rsidRPr="001232CA">
              <w:rPr>
                <w:rFonts w:ascii="Arial" w:hAnsi="Arial" w:cs="Arial"/>
                <w:bCs/>
              </w:rPr>
              <w:t>,</w:t>
            </w:r>
            <w:r w:rsidR="001232CA">
              <w:rPr>
                <w:rFonts w:ascii="Arial" w:hAnsi="Arial" w:cs="Arial"/>
                <w:bCs/>
              </w:rPr>
              <w:t xml:space="preserve"> </w:t>
            </w:r>
            <w:r w:rsidR="00514395" w:rsidRPr="001232CA">
              <w:rPr>
                <w:rFonts w:ascii="Arial" w:hAnsi="Arial" w:cs="Arial"/>
                <w:bCs/>
              </w:rPr>
              <w:t>aprovechamiento de los recursos,</w:t>
            </w:r>
            <w:r w:rsidRPr="001232CA">
              <w:rPr>
                <w:rFonts w:ascii="Arial" w:hAnsi="Arial" w:cs="Arial"/>
                <w:bCs/>
              </w:rPr>
              <w:t xml:space="preserve"> técnicas del manejo de herramientas</w:t>
            </w:r>
            <w:r w:rsidR="00514395" w:rsidRPr="001232CA">
              <w:rPr>
                <w:rFonts w:ascii="Arial" w:hAnsi="Arial" w:cs="Arial"/>
                <w:bCs/>
              </w:rPr>
              <w:t xml:space="preserve">, procedimientos de limpieza y lubricación. </w:t>
            </w:r>
          </w:p>
          <w:p w14:paraId="24E5EC53" w14:textId="43D89401" w:rsidR="004B6636" w:rsidRPr="00F63F2B" w:rsidRDefault="004B6636" w:rsidP="00514395">
            <w:pPr>
              <w:pStyle w:val="Prrafodelista"/>
              <w:ind w:left="309"/>
              <w:rPr>
                <w:rFonts w:ascii="Arial" w:hAnsi="Arial" w:cs="Arial"/>
                <w:b/>
              </w:rPr>
            </w:pPr>
          </w:p>
        </w:tc>
        <w:tc>
          <w:tcPr>
            <w:tcW w:w="5953" w:type="dxa"/>
          </w:tcPr>
          <w:p w14:paraId="732E3DA2" w14:textId="77777777" w:rsidR="00403354" w:rsidRDefault="00403354" w:rsidP="00403354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lastRenderedPageBreak/>
              <w:t>R</w:t>
            </w:r>
            <w:r w:rsidRPr="00403354">
              <w:rPr>
                <w:rFonts w:ascii="Arial" w:hAnsi="Arial" w:cs="Arial"/>
                <w:iCs/>
                <w:sz w:val="22"/>
                <w:szCs w:val="22"/>
              </w:rPr>
              <w:t>econoce los diversos tipos, mecanismos y marcas de maquinaria de costura.</w:t>
            </w:r>
          </w:p>
          <w:p w14:paraId="75A576B5" w14:textId="5AF4FCDD" w:rsidR="00403354" w:rsidRDefault="00403354" w:rsidP="00403354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2BA5A98" w14:textId="19B2B488" w:rsidR="00403354" w:rsidRDefault="00403354" w:rsidP="00403354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</w:t>
            </w:r>
            <w:r w:rsidRPr="00403354">
              <w:rPr>
                <w:rFonts w:ascii="Arial" w:hAnsi="Arial" w:cs="Arial"/>
                <w:iCs/>
                <w:sz w:val="22"/>
                <w:szCs w:val="22"/>
              </w:rPr>
              <w:t xml:space="preserve">dentifica y clasifica la maquinaria según su estructura y funcionalidad. </w:t>
            </w:r>
          </w:p>
          <w:p w14:paraId="7E08A09F" w14:textId="4B3DFB28" w:rsidR="00403354" w:rsidRDefault="00403354" w:rsidP="00403354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lastRenderedPageBreak/>
              <w:t>D</w:t>
            </w:r>
            <w:r w:rsidRPr="00403354">
              <w:rPr>
                <w:rFonts w:ascii="Arial" w:hAnsi="Arial" w:cs="Arial"/>
                <w:iCs/>
                <w:sz w:val="22"/>
                <w:szCs w:val="22"/>
              </w:rPr>
              <w:t>efine la programación de lubricación con base en criterios técnicos de maquinaria, lubricantes y producción.</w:t>
            </w:r>
          </w:p>
          <w:p w14:paraId="57951DD7" w14:textId="77777777" w:rsidR="00403354" w:rsidRDefault="00403354" w:rsidP="00403354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B71EAF7" w14:textId="2F3070DD" w:rsidR="00403354" w:rsidRPr="00403354" w:rsidRDefault="00403354" w:rsidP="00AD41EC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03354">
              <w:rPr>
                <w:rFonts w:ascii="Arial" w:hAnsi="Arial" w:cs="Arial"/>
                <w:iCs/>
                <w:sz w:val="22"/>
                <w:szCs w:val="22"/>
              </w:rPr>
              <w:t xml:space="preserve"> Gradúa los ajustes de cada máquina de acuerdo al material a coser.</w:t>
            </w:r>
          </w:p>
          <w:p w14:paraId="61E22352" w14:textId="77777777" w:rsidR="00403354" w:rsidRDefault="00403354" w:rsidP="00403354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8C4407A" w14:textId="3BB73E73" w:rsidR="00403354" w:rsidRDefault="00403354" w:rsidP="00403354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0335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>V</w:t>
            </w:r>
            <w:r w:rsidRPr="00403354">
              <w:rPr>
                <w:rFonts w:ascii="Arial" w:hAnsi="Arial" w:cs="Arial"/>
                <w:iCs/>
                <w:sz w:val="22"/>
                <w:szCs w:val="22"/>
              </w:rPr>
              <w:t xml:space="preserve">erifica las condiciones de la máquina de acuerdo al procedimiento técnico y el producto a confeccionar. </w:t>
            </w:r>
          </w:p>
          <w:p w14:paraId="58D5F994" w14:textId="77777777" w:rsidR="00403354" w:rsidRDefault="00403354" w:rsidP="00403354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FDA44D" w14:textId="0206D746" w:rsidR="00403354" w:rsidRPr="00403354" w:rsidRDefault="00403354" w:rsidP="00D00E88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03354">
              <w:rPr>
                <w:rFonts w:ascii="Arial" w:hAnsi="Arial" w:cs="Arial"/>
                <w:iCs/>
                <w:sz w:val="22"/>
                <w:szCs w:val="22"/>
              </w:rPr>
              <w:t>Realiza los ajustes y graduaciones en la máquina de acuerdo con los manuales técnicos.</w:t>
            </w:r>
          </w:p>
          <w:p w14:paraId="247E1BCF" w14:textId="77777777" w:rsidR="00403354" w:rsidRDefault="00403354" w:rsidP="00403354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443F5E3" w14:textId="2633CEF1" w:rsidR="00403354" w:rsidRDefault="00403354" w:rsidP="00403354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0335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Pr="00403354">
              <w:rPr>
                <w:rFonts w:ascii="Arial" w:hAnsi="Arial" w:cs="Arial"/>
                <w:iCs/>
                <w:sz w:val="22"/>
                <w:szCs w:val="22"/>
              </w:rPr>
              <w:t>elecciona la maquinaria y los aditamentos (guías y accesorios) de acuerdo a la operación a realizar.</w:t>
            </w:r>
          </w:p>
          <w:p w14:paraId="2D080CE5" w14:textId="77777777" w:rsidR="00403354" w:rsidRDefault="00403354" w:rsidP="00403354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3A269C2" w14:textId="497C8839" w:rsidR="00403354" w:rsidRPr="00403354" w:rsidRDefault="00403354" w:rsidP="00FF783C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03354">
              <w:rPr>
                <w:rFonts w:ascii="Arial" w:hAnsi="Arial" w:cs="Arial"/>
                <w:iCs/>
                <w:sz w:val="22"/>
                <w:szCs w:val="22"/>
              </w:rPr>
              <w:t xml:space="preserve"> Aplicas las normas de seguridad industrial tendientes a la prevención de accidentes en el mantenimiento de la maquinaria.</w:t>
            </w:r>
          </w:p>
          <w:p w14:paraId="04BAF700" w14:textId="77777777" w:rsidR="00403354" w:rsidRDefault="00403354" w:rsidP="00403354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8E9E218" w14:textId="579F4D8D" w:rsidR="00403354" w:rsidRDefault="00403354" w:rsidP="00403354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0335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403354">
              <w:rPr>
                <w:rFonts w:ascii="Arial" w:hAnsi="Arial" w:cs="Arial"/>
                <w:iCs/>
                <w:sz w:val="22"/>
                <w:szCs w:val="22"/>
              </w:rPr>
              <w:t>ispone de los desechos de mantenimiento de acuerdo con las normas ambientales.</w:t>
            </w:r>
          </w:p>
          <w:p w14:paraId="36E6F3DC" w14:textId="75390D7B" w:rsidR="00AB1780" w:rsidRDefault="00AB1780" w:rsidP="00AB1780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3E935D0" w14:textId="3B3176E9" w:rsidR="00802532" w:rsidRPr="00AB1780" w:rsidRDefault="00802532" w:rsidP="0066605D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B1780">
              <w:rPr>
                <w:rFonts w:ascii="Arial" w:hAnsi="Arial" w:cs="Arial"/>
                <w:iCs/>
                <w:sz w:val="22"/>
                <w:szCs w:val="22"/>
              </w:rPr>
              <w:t>Manipula el kit de herramientas utilizado en el ajuste de las máquinas planas según técnicas y normativa de salud y seguridad en el trabajo.</w:t>
            </w:r>
          </w:p>
          <w:p w14:paraId="7BAC3DC9" w14:textId="77777777" w:rsidR="00802532" w:rsidRPr="00F63F2B" w:rsidRDefault="00802532" w:rsidP="00802532">
            <w:pPr>
              <w:pStyle w:val="Default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3A802B2" w14:textId="73ABA2A2" w:rsidR="00061849" w:rsidRPr="00F63F2B" w:rsidRDefault="00061849" w:rsidP="007C07D0">
            <w:pPr>
              <w:rPr>
                <w:rFonts w:ascii="Arial" w:hAnsi="Arial" w:cs="Arial"/>
                <w:b/>
              </w:rPr>
            </w:pPr>
          </w:p>
        </w:tc>
        <w:tc>
          <w:tcPr>
            <w:tcW w:w="1696" w:type="dxa"/>
          </w:tcPr>
          <w:p w14:paraId="71089ADD" w14:textId="77777777" w:rsidR="00880884" w:rsidRPr="00F63F2B" w:rsidRDefault="00880884" w:rsidP="00880884">
            <w:pPr>
              <w:pStyle w:val="Prrafodelista"/>
              <w:ind w:left="31" w:firstLine="26"/>
              <w:rPr>
                <w:rFonts w:ascii="Arial" w:hAnsi="Arial" w:cs="Arial"/>
                <w:b/>
              </w:rPr>
            </w:pPr>
          </w:p>
          <w:p w14:paraId="533ADC9B" w14:textId="3E162D6C" w:rsidR="00880884" w:rsidRPr="00F63F2B" w:rsidRDefault="00880884" w:rsidP="00880884">
            <w:pPr>
              <w:pStyle w:val="Prrafodelista"/>
              <w:ind w:left="31" w:firstLine="26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 xml:space="preserve">Técnica: </w:t>
            </w:r>
            <w:r w:rsidR="00802532" w:rsidRPr="00F63F2B">
              <w:rPr>
                <w:rFonts w:ascii="Arial" w:hAnsi="Arial" w:cs="Arial"/>
                <w:bCs/>
              </w:rPr>
              <w:t>observación directa</w:t>
            </w:r>
            <w:r w:rsidR="00802532" w:rsidRPr="00F63F2B">
              <w:rPr>
                <w:rFonts w:ascii="Arial" w:hAnsi="Arial" w:cs="Arial"/>
                <w:b/>
              </w:rPr>
              <w:t xml:space="preserve"> </w:t>
            </w:r>
          </w:p>
          <w:p w14:paraId="06DFE0D4" w14:textId="02606DEE" w:rsidR="00880884" w:rsidRPr="00F63F2B" w:rsidRDefault="00880884" w:rsidP="00880884">
            <w:pPr>
              <w:pStyle w:val="Prrafodelista"/>
              <w:ind w:left="57"/>
              <w:rPr>
                <w:rFonts w:ascii="Arial" w:hAnsi="Arial" w:cs="Arial"/>
                <w:bCs/>
              </w:rPr>
            </w:pPr>
            <w:r w:rsidRPr="00F63F2B">
              <w:rPr>
                <w:rFonts w:ascii="Arial" w:hAnsi="Arial" w:cs="Arial"/>
                <w:b/>
              </w:rPr>
              <w:lastRenderedPageBreak/>
              <w:t>Instrumento:</w:t>
            </w:r>
            <w:r w:rsidRPr="00F63F2B">
              <w:rPr>
                <w:rFonts w:ascii="Arial" w:hAnsi="Arial" w:cs="Arial"/>
                <w:bCs/>
              </w:rPr>
              <w:t xml:space="preserve"> </w:t>
            </w:r>
            <w:r w:rsidR="00802532" w:rsidRPr="00F63F2B">
              <w:rPr>
                <w:rFonts w:ascii="Arial" w:hAnsi="Arial" w:cs="Arial"/>
                <w:bCs/>
              </w:rPr>
              <w:t>Lista de chequeo</w:t>
            </w:r>
          </w:p>
          <w:p w14:paraId="478E5806" w14:textId="3BAE8FE4" w:rsidR="00880884" w:rsidRPr="00F63F2B" w:rsidRDefault="00880884" w:rsidP="00880884">
            <w:pPr>
              <w:pStyle w:val="Prrafodelista"/>
              <w:ind w:left="57"/>
              <w:rPr>
                <w:rFonts w:ascii="Arial" w:hAnsi="Arial" w:cs="Arial"/>
                <w:bCs/>
              </w:rPr>
            </w:pPr>
          </w:p>
          <w:p w14:paraId="32D30049" w14:textId="77777777" w:rsidR="007C07D0" w:rsidRPr="00F63F2B" w:rsidRDefault="007C07D0" w:rsidP="00880884">
            <w:pPr>
              <w:pStyle w:val="Prrafodelista"/>
              <w:ind w:left="57"/>
              <w:rPr>
                <w:rFonts w:ascii="Arial" w:hAnsi="Arial" w:cs="Arial"/>
                <w:bCs/>
              </w:rPr>
            </w:pPr>
          </w:p>
          <w:p w14:paraId="3771CA5E" w14:textId="6945F079" w:rsidR="006311A3" w:rsidRPr="00F63F2B" w:rsidRDefault="00880884" w:rsidP="000A563D">
            <w:pPr>
              <w:pStyle w:val="Prrafodelista"/>
              <w:numPr>
                <w:ilvl w:val="0"/>
                <w:numId w:val="9"/>
              </w:numPr>
              <w:ind w:left="57" w:hanging="150"/>
              <w:rPr>
                <w:rFonts w:ascii="Arial" w:hAnsi="Arial" w:cs="Arial"/>
                <w:bCs/>
              </w:rPr>
            </w:pPr>
            <w:r w:rsidRPr="00F63F2B">
              <w:rPr>
                <w:rFonts w:ascii="Arial" w:hAnsi="Arial" w:cs="Arial"/>
                <w:b/>
              </w:rPr>
              <w:t>Técnica:</w:t>
            </w:r>
            <w:r w:rsidR="002635A1" w:rsidRPr="00F63F2B">
              <w:rPr>
                <w:rFonts w:ascii="Arial" w:hAnsi="Arial" w:cs="Arial"/>
                <w:b/>
              </w:rPr>
              <w:t xml:space="preserve"> </w:t>
            </w:r>
            <w:r w:rsidR="0065309F" w:rsidRPr="00F63F2B">
              <w:rPr>
                <w:rFonts w:ascii="Arial" w:hAnsi="Arial" w:cs="Arial"/>
                <w:bCs/>
              </w:rPr>
              <w:t>Observación directa</w:t>
            </w:r>
          </w:p>
          <w:p w14:paraId="17889C9A" w14:textId="6EEC77FD" w:rsidR="007C07D0" w:rsidRPr="00F63F2B" w:rsidRDefault="00880884" w:rsidP="007C07D0">
            <w:pPr>
              <w:pStyle w:val="Prrafodelista"/>
              <w:numPr>
                <w:ilvl w:val="0"/>
                <w:numId w:val="3"/>
              </w:numPr>
              <w:ind w:left="42" w:hanging="142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Instrumento:</w:t>
            </w:r>
            <w:r w:rsidRPr="00F63F2B">
              <w:rPr>
                <w:rFonts w:ascii="Arial" w:hAnsi="Arial" w:cs="Arial"/>
                <w:bCs/>
              </w:rPr>
              <w:t xml:space="preserve"> </w:t>
            </w:r>
            <w:r w:rsidR="00E82172" w:rsidRPr="00F63F2B">
              <w:rPr>
                <w:rFonts w:ascii="Arial" w:hAnsi="Arial" w:cs="Arial"/>
                <w:bCs/>
              </w:rPr>
              <w:t>Lista de chequeo</w:t>
            </w:r>
          </w:p>
          <w:p w14:paraId="00C42006" w14:textId="7F0D2413" w:rsidR="007C07D0" w:rsidRPr="00F63F2B" w:rsidRDefault="007C07D0" w:rsidP="007C07D0">
            <w:pPr>
              <w:pStyle w:val="Prrafodelista"/>
              <w:ind w:left="42"/>
              <w:rPr>
                <w:rFonts w:ascii="Arial" w:hAnsi="Arial" w:cs="Arial"/>
                <w:b/>
              </w:rPr>
            </w:pPr>
          </w:p>
          <w:p w14:paraId="362DD8F3" w14:textId="77777777" w:rsidR="007C07D0" w:rsidRPr="00F63F2B" w:rsidRDefault="007C07D0" w:rsidP="007C07D0">
            <w:pPr>
              <w:pStyle w:val="Prrafodelista"/>
              <w:ind w:left="42"/>
              <w:rPr>
                <w:rFonts w:ascii="Arial" w:hAnsi="Arial" w:cs="Arial"/>
                <w:b/>
              </w:rPr>
            </w:pPr>
          </w:p>
          <w:p w14:paraId="3AD93DBE" w14:textId="65EEDC5C" w:rsidR="002635A1" w:rsidRPr="00F63F2B" w:rsidRDefault="002635A1" w:rsidP="007C07D0">
            <w:pPr>
              <w:pStyle w:val="Prrafodelista"/>
              <w:numPr>
                <w:ilvl w:val="0"/>
                <w:numId w:val="3"/>
              </w:numPr>
              <w:ind w:left="42" w:hanging="142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Técnica:</w:t>
            </w:r>
          </w:p>
          <w:p w14:paraId="79A17234" w14:textId="17E8C4D0" w:rsidR="002635A1" w:rsidRPr="00F63F2B" w:rsidRDefault="002635A1" w:rsidP="002635A1">
            <w:pPr>
              <w:rPr>
                <w:rFonts w:ascii="Arial" w:hAnsi="Arial" w:cs="Arial"/>
                <w:bCs/>
              </w:rPr>
            </w:pPr>
            <w:r w:rsidRPr="00F63F2B">
              <w:rPr>
                <w:rFonts w:ascii="Arial" w:hAnsi="Arial" w:cs="Arial"/>
                <w:bCs/>
              </w:rPr>
              <w:t>Practica para la calibración de las máquinas</w:t>
            </w:r>
          </w:p>
          <w:p w14:paraId="3E1465C0" w14:textId="77777777" w:rsidR="002635A1" w:rsidRPr="00F63F2B" w:rsidRDefault="002635A1" w:rsidP="002635A1">
            <w:pPr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Instrumento:</w:t>
            </w:r>
          </w:p>
          <w:p w14:paraId="586E000F" w14:textId="77777777" w:rsidR="002635A1" w:rsidRPr="00F63F2B" w:rsidRDefault="002635A1" w:rsidP="002635A1">
            <w:pPr>
              <w:rPr>
                <w:rFonts w:ascii="Arial" w:hAnsi="Arial" w:cs="Arial"/>
                <w:bCs/>
              </w:rPr>
            </w:pPr>
            <w:r w:rsidRPr="00F63F2B">
              <w:rPr>
                <w:rFonts w:ascii="Arial" w:hAnsi="Arial" w:cs="Arial"/>
                <w:bCs/>
              </w:rPr>
              <w:t>Lista de chequeo</w:t>
            </w:r>
          </w:p>
          <w:p w14:paraId="546DFD9C" w14:textId="77777777" w:rsidR="002635A1" w:rsidRPr="00F63F2B" w:rsidRDefault="002635A1" w:rsidP="002635A1">
            <w:pPr>
              <w:rPr>
                <w:rFonts w:ascii="Arial" w:hAnsi="Arial" w:cs="Arial"/>
                <w:bCs/>
              </w:rPr>
            </w:pPr>
          </w:p>
          <w:p w14:paraId="65C16E48" w14:textId="76876246" w:rsidR="002635A1" w:rsidRPr="00F63F2B" w:rsidRDefault="001232CA" w:rsidP="002635A1">
            <w:pPr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Técnica</w:t>
            </w:r>
            <w:r w:rsidR="002635A1" w:rsidRPr="00F63F2B">
              <w:rPr>
                <w:rFonts w:ascii="Arial" w:hAnsi="Arial" w:cs="Arial"/>
                <w:b/>
              </w:rPr>
              <w:t>:</w:t>
            </w:r>
          </w:p>
          <w:p w14:paraId="3BD38FB7" w14:textId="77777777" w:rsidR="002635A1" w:rsidRPr="00F63F2B" w:rsidRDefault="002635A1" w:rsidP="002635A1">
            <w:pPr>
              <w:rPr>
                <w:rFonts w:ascii="Arial" w:hAnsi="Arial" w:cs="Arial"/>
                <w:bCs/>
              </w:rPr>
            </w:pPr>
            <w:r w:rsidRPr="00F63F2B">
              <w:rPr>
                <w:rFonts w:ascii="Arial" w:hAnsi="Arial" w:cs="Arial"/>
                <w:bCs/>
              </w:rPr>
              <w:t>Técnicas de ajuste según parámetros técnicos.</w:t>
            </w:r>
          </w:p>
          <w:p w14:paraId="27103016" w14:textId="00BEBB71" w:rsidR="002635A1" w:rsidRPr="00F63F2B" w:rsidRDefault="002635A1" w:rsidP="002635A1">
            <w:pPr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Instrumento:</w:t>
            </w:r>
          </w:p>
          <w:p w14:paraId="3029932D" w14:textId="2A2C896B" w:rsidR="002635A1" w:rsidRPr="00F63F2B" w:rsidRDefault="002635A1" w:rsidP="002635A1">
            <w:pPr>
              <w:rPr>
                <w:rFonts w:ascii="Arial" w:hAnsi="Arial" w:cs="Arial"/>
                <w:bCs/>
              </w:rPr>
            </w:pPr>
            <w:r w:rsidRPr="00F63F2B">
              <w:rPr>
                <w:rFonts w:ascii="Arial" w:hAnsi="Arial" w:cs="Arial"/>
                <w:bCs/>
              </w:rPr>
              <w:t>Lista de chequeo</w:t>
            </w:r>
          </w:p>
          <w:p w14:paraId="7F7C38A2" w14:textId="5FE67480" w:rsidR="002635A1" w:rsidRPr="00F63F2B" w:rsidRDefault="002635A1" w:rsidP="002635A1">
            <w:pPr>
              <w:rPr>
                <w:rFonts w:ascii="Arial" w:hAnsi="Arial" w:cs="Arial"/>
                <w:b/>
              </w:rPr>
            </w:pPr>
          </w:p>
        </w:tc>
      </w:tr>
    </w:tbl>
    <w:p w14:paraId="146000B8" w14:textId="77777777" w:rsidR="00B53D0D" w:rsidRPr="00F63F2B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420840B3" w14:textId="77777777" w:rsidR="00B53D0D" w:rsidRPr="00F63F2B" w:rsidRDefault="00B53D0D" w:rsidP="002E10A5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51A6F329" w14:textId="77777777" w:rsidR="00B53D0D" w:rsidRPr="00F63F2B" w:rsidRDefault="00B53D0D" w:rsidP="002E10A5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0CCB4776" w14:textId="33009378" w:rsidR="00B53D0D" w:rsidRPr="00F63F2B" w:rsidRDefault="00B53D0D" w:rsidP="002E10A5">
      <w:pPr>
        <w:jc w:val="both"/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>5. GLOSARIO DE TÉRMINOS</w:t>
      </w:r>
    </w:p>
    <w:p w14:paraId="2C4872C0" w14:textId="77777777" w:rsidR="00F362E0" w:rsidRPr="00F63F2B" w:rsidRDefault="00F362E0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lastRenderedPageBreak/>
        <w:t xml:space="preserve">Bucle o Lazada: </w:t>
      </w:r>
      <w:r w:rsidRPr="00F63F2B">
        <w:rPr>
          <w:rFonts w:ascii="Arial" w:hAnsi="Arial" w:cs="Arial"/>
          <w:bCs/>
        </w:rPr>
        <w:t>Bomba o lazo que forma el hilo de la aguja cuando esta sube desde su punto muerto inferior.</w:t>
      </w:r>
    </w:p>
    <w:p w14:paraId="7266F8E1" w14:textId="77777777" w:rsidR="00F362E0" w:rsidRPr="00F63F2B" w:rsidRDefault="00F362E0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t xml:space="preserve">Costura: </w:t>
      </w:r>
      <w:r w:rsidRPr="00F63F2B">
        <w:rPr>
          <w:rFonts w:ascii="Arial" w:hAnsi="Arial" w:cs="Arial"/>
          <w:bCs/>
        </w:rPr>
        <w:t xml:space="preserve"> Unión o entrelazamiento entre dos o más materiales.</w:t>
      </w:r>
    </w:p>
    <w:p w14:paraId="462251E4" w14:textId="77777777" w:rsidR="00F362E0" w:rsidRPr="00F63F2B" w:rsidRDefault="00F362E0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t>Ficha técnica:</w:t>
      </w:r>
      <w:r w:rsidRPr="00F63F2B">
        <w:rPr>
          <w:rFonts w:ascii="Arial" w:hAnsi="Arial" w:cs="Arial"/>
          <w:bCs/>
        </w:rPr>
        <w:t xml:space="preserve"> Es un documento que contiene dibujos o bocetos, instrucciones, materiales y equipos necesarios para desarrollar un producto.  Éste facilita la gestión de los procesos en el departamento de producción y es la base para la correcta elaboración de cualquier producto.</w:t>
      </w:r>
    </w:p>
    <w:p w14:paraId="49DC9273" w14:textId="7ED14DCD" w:rsidR="00F362E0" w:rsidRPr="00F63F2B" w:rsidRDefault="00F362E0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t xml:space="preserve">Guías y accesorios de costura: </w:t>
      </w:r>
      <w:r w:rsidR="003D7A28" w:rsidRPr="00F63F2B">
        <w:rPr>
          <w:rFonts w:ascii="Arial" w:hAnsi="Arial" w:cs="Arial"/>
          <w:bCs/>
        </w:rPr>
        <w:t>E</w:t>
      </w:r>
      <w:r w:rsidRPr="00F63F2B">
        <w:rPr>
          <w:rFonts w:ascii="Arial" w:hAnsi="Arial" w:cs="Arial"/>
          <w:bCs/>
        </w:rPr>
        <w:t>lementos que se le instalan a las máquinas de coser para facilitar la manipulación de los materiales en diferentes operaciones de costura.</w:t>
      </w:r>
    </w:p>
    <w:p w14:paraId="31FA6D1F" w14:textId="77777777" w:rsidR="00F362E0" w:rsidRPr="00F63F2B" w:rsidRDefault="00F362E0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t>Línea de Producción:</w:t>
      </w:r>
      <w:r w:rsidRPr="00F63F2B">
        <w:rPr>
          <w:rFonts w:ascii="Arial" w:hAnsi="Arial" w:cs="Arial"/>
          <w:bCs/>
        </w:rPr>
        <w:t xml:space="preserve"> Una línea de producción es el conjunto armonizado de diversos subsistemas como son: neumáticos, hidráulicos, mecánicos, electrónicos, software, etc. Todos estos con una finalidad en común: transformar o integrar materia prima en otros productos.</w:t>
      </w:r>
    </w:p>
    <w:p w14:paraId="79FD0A88" w14:textId="77777777" w:rsidR="00F362E0" w:rsidRPr="00F63F2B" w:rsidRDefault="00F362E0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t xml:space="preserve">Pespunte: </w:t>
      </w:r>
      <w:r w:rsidRPr="00F63F2B">
        <w:rPr>
          <w:rFonts w:ascii="Arial" w:hAnsi="Arial" w:cs="Arial"/>
          <w:bCs/>
        </w:rPr>
        <w:t>Sucesión de puntadas.</w:t>
      </w:r>
    </w:p>
    <w:p w14:paraId="4640CB6D" w14:textId="77777777" w:rsidR="00F362E0" w:rsidRPr="00F63F2B" w:rsidRDefault="00F362E0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t>Proceso productivo:</w:t>
      </w:r>
      <w:r w:rsidRPr="00F63F2B">
        <w:rPr>
          <w:rFonts w:ascii="Arial" w:hAnsi="Arial" w:cs="Arial"/>
          <w:bCs/>
        </w:rPr>
        <w:t xml:space="preserve"> Es el conjunto de determinadas operaciones y transformaciones requeridas para obtener un producto.</w:t>
      </w:r>
    </w:p>
    <w:p w14:paraId="38263192" w14:textId="3B25AABE" w:rsidR="00F362E0" w:rsidRPr="00F63F2B" w:rsidRDefault="00F362E0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t xml:space="preserve">Puntada: </w:t>
      </w:r>
      <w:r w:rsidRPr="00F63F2B">
        <w:rPr>
          <w:rFonts w:ascii="Arial" w:hAnsi="Arial" w:cs="Arial"/>
          <w:bCs/>
        </w:rPr>
        <w:t xml:space="preserve"> Entrelazamiento entre uno o más hilos.</w:t>
      </w:r>
    </w:p>
    <w:p w14:paraId="703BE0EE" w14:textId="3EA29C78" w:rsidR="00E82172" w:rsidRPr="00F63F2B" w:rsidRDefault="00E82172" w:rsidP="002E10A5">
      <w:pPr>
        <w:jc w:val="both"/>
        <w:rPr>
          <w:rFonts w:ascii="Arial" w:hAnsi="Arial" w:cs="Arial"/>
          <w:bCs/>
        </w:rPr>
      </w:pPr>
      <w:r w:rsidRPr="00F63F2B">
        <w:rPr>
          <w:rFonts w:ascii="Arial" w:hAnsi="Arial" w:cs="Arial"/>
          <w:b/>
        </w:rPr>
        <w:t>TICS:</w:t>
      </w:r>
      <w:r w:rsidRPr="00F63F2B">
        <w:rPr>
          <w:rFonts w:ascii="Arial" w:hAnsi="Arial" w:cs="Arial"/>
          <w:bCs/>
        </w:rPr>
        <w:t xml:space="preserve"> Tecnología</w:t>
      </w:r>
      <w:r w:rsidR="003D7A28" w:rsidRPr="00F63F2B">
        <w:rPr>
          <w:rFonts w:ascii="Arial" w:hAnsi="Arial" w:cs="Arial"/>
          <w:bCs/>
        </w:rPr>
        <w:t>s</w:t>
      </w:r>
      <w:r w:rsidRPr="00F63F2B">
        <w:rPr>
          <w:rFonts w:ascii="Arial" w:hAnsi="Arial" w:cs="Arial"/>
          <w:bCs/>
        </w:rPr>
        <w:t xml:space="preserve"> de la información y la comunicación.</w:t>
      </w:r>
    </w:p>
    <w:p w14:paraId="51284064" w14:textId="1B9C26D6" w:rsidR="00F77B33" w:rsidRPr="00F63F2B" w:rsidRDefault="0002561E" w:rsidP="002E10A5">
      <w:pPr>
        <w:jc w:val="both"/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 xml:space="preserve">Tomador de lazada: </w:t>
      </w:r>
      <w:r w:rsidR="00DD6B4A" w:rsidRPr="00F63F2B">
        <w:rPr>
          <w:rFonts w:ascii="Arial" w:hAnsi="Arial" w:cs="Arial"/>
          <w:bCs/>
        </w:rPr>
        <w:t>E</w:t>
      </w:r>
      <w:r w:rsidRPr="00F63F2B">
        <w:rPr>
          <w:rFonts w:ascii="Arial" w:hAnsi="Arial" w:cs="Arial"/>
          <w:bCs/>
        </w:rPr>
        <w:t>lemento que junto con la aguja se encarga de formar la puntada</w:t>
      </w:r>
      <w:r w:rsidR="00DD6B4A" w:rsidRPr="00F63F2B">
        <w:rPr>
          <w:rFonts w:ascii="Arial" w:hAnsi="Arial" w:cs="Arial"/>
          <w:bCs/>
        </w:rPr>
        <w:t>.</w:t>
      </w:r>
      <w:r w:rsidRPr="00F63F2B">
        <w:rPr>
          <w:rFonts w:ascii="Arial" w:hAnsi="Arial" w:cs="Arial"/>
          <w:b/>
        </w:rPr>
        <w:t xml:space="preserve"> </w:t>
      </w:r>
    </w:p>
    <w:p w14:paraId="2CDA663E" w14:textId="77777777" w:rsidR="0002561E" w:rsidRPr="00F63F2B" w:rsidRDefault="0002561E" w:rsidP="002E10A5">
      <w:pPr>
        <w:jc w:val="both"/>
        <w:rPr>
          <w:rFonts w:ascii="Arial" w:hAnsi="Arial" w:cs="Arial"/>
          <w:b/>
        </w:rPr>
      </w:pPr>
    </w:p>
    <w:p w14:paraId="6D812BFE" w14:textId="68BE6509" w:rsidR="00B53D0D" w:rsidRPr="00F63F2B" w:rsidRDefault="00B53D0D" w:rsidP="002E10A5">
      <w:pPr>
        <w:jc w:val="both"/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>6. REFERENTES BI</w:t>
      </w:r>
      <w:r w:rsidR="00BF7634" w:rsidRPr="00F63F2B">
        <w:rPr>
          <w:rFonts w:ascii="Arial" w:hAnsi="Arial" w:cs="Arial"/>
          <w:b/>
        </w:rPr>
        <w:t>BL</w:t>
      </w:r>
      <w:r w:rsidRPr="00F63F2B">
        <w:rPr>
          <w:rFonts w:ascii="Arial" w:hAnsi="Arial" w:cs="Arial"/>
          <w:b/>
        </w:rPr>
        <w:t>IOGRÁFICOS</w:t>
      </w:r>
    </w:p>
    <w:p w14:paraId="404F4F57" w14:textId="05DD8270" w:rsidR="00413B45" w:rsidRPr="00F63F2B" w:rsidRDefault="00413B45" w:rsidP="002E10A5">
      <w:pPr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 xml:space="preserve">Manuales. (2021). </w:t>
      </w:r>
      <w:r w:rsidR="00771DE3">
        <w:rPr>
          <w:rFonts w:ascii="Arial" w:hAnsi="Arial" w:cs="Arial"/>
        </w:rPr>
        <w:t>Jack f5</w:t>
      </w:r>
      <w:r w:rsidRPr="00F63F2B">
        <w:rPr>
          <w:rFonts w:ascii="Arial" w:hAnsi="Arial" w:cs="Arial"/>
        </w:rPr>
        <w:t xml:space="preserve">. Manual de Instrucciones. Tomado del link </w:t>
      </w:r>
      <w:r w:rsidR="00CD453C" w:rsidRPr="00CD453C">
        <w:t>https://jack.jacid.com.mx/manuales/</w:t>
      </w:r>
    </w:p>
    <w:p w14:paraId="69FBEC9F" w14:textId="059500E0" w:rsidR="0065309F" w:rsidRPr="00F63F2B" w:rsidRDefault="007C07D0" w:rsidP="002E10A5">
      <w:pPr>
        <w:spacing w:after="160" w:line="259" w:lineRule="auto"/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 xml:space="preserve">Máquinas de coser. Estructura de la máquina. [Imagen]. Tomado del link </w:t>
      </w:r>
      <w:hyperlink r:id="rId16" w:history="1">
        <w:r w:rsidRPr="00F63F2B">
          <w:rPr>
            <w:rStyle w:val="Hipervnculo"/>
            <w:rFonts w:ascii="Arial" w:hAnsi="Arial" w:cs="Arial"/>
          </w:rPr>
          <w:t>https://maquinasdecoser.info/estructura-de-la-maquina/</w:t>
        </w:r>
      </w:hyperlink>
    </w:p>
    <w:p w14:paraId="0AEE8346" w14:textId="3448745C" w:rsidR="007C2577" w:rsidRPr="00825C9C" w:rsidRDefault="007C07D0" w:rsidP="002E10A5">
      <w:pPr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 xml:space="preserve">Mundo costuras. (2005). Manual de Instrucciones </w:t>
      </w:r>
      <w:r w:rsidR="00CD453C">
        <w:rPr>
          <w:rFonts w:ascii="Arial" w:hAnsi="Arial" w:cs="Arial"/>
        </w:rPr>
        <w:t xml:space="preserve">Jack E4S </w:t>
      </w:r>
      <w:r w:rsidRPr="00825C9C">
        <w:rPr>
          <w:rFonts w:ascii="Arial" w:hAnsi="Arial" w:cs="Arial"/>
        </w:rPr>
        <w:t>(</w:t>
      </w:r>
      <w:r w:rsidRPr="00F63F2B">
        <w:rPr>
          <w:rFonts w:ascii="Arial" w:hAnsi="Arial" w:cs="Arial"/>
        </w:rPr>
        <w:t xml:space="preserve">Máquina </w:t>
      </w:r>
      <w:r w:rsidR="00CD453C" w:rsidRPr="00F63F2B">
        <w:rPr>
          <w:rFonts w:ascii="Arial" w:hAnsi="Arial" w:cs="Arial"/>
        </w:rPr>
        <w:t>sobre</w:t>
      </w:r>
      <w:r w:rsidR="00CD453C">
        <w:rPr>
          <w:rFonts w:ascii="Arial" w:hAnsi="Arial" w:cs="Arial"/>
        </w:rPr>
        <w:t xml:space="preserve"> </w:t>
      </w:r>
      <w:r w:rsidR="00CD453C" w:rsidRPr="00F63F2B">
        <w:rPr>
          <w:rFonts w:ascii="Arial" w:hAnsi="Arial" w:cs="Arial"/>
        </w:rPr>
        <w:t>Hiladora</w:t>
      </w:r>
      <w:r w:rsidRPr="00F63F2B">
        <w:rPr>
          <w:rFonts w:ascii="Arial" w:hAnsi="Arial" w:cs="Arial"/>
        </w:rPr>
        <w:t xml:space="preserve">). </w:t>
      </w:r>
      <w:r w:rsidR="00CD453C" w:rsidRPr="00CD453C">
        <w:rPr>
          <w:rFonts w:ascii="Arial" w:hAnsi="Arial" w:cs="Arial"/>
        </w:rPr>
        <w:t>https://jack.jacid.com.mx/manuales/</w:t>
      </w:r>
    </w:p>
    <w:p w14:paraId="3B184163" w14:textId="24C0EE55" w:rsidR="00413B45" w:rsidRPr="00F63F2B" w:rsidRDefault="00413B45" w:rsidP="002E10A5">
      <w:pPr>
        <w:jc w:val="both"/>
        <w:rPr>
          <w:rFonts w:ascii="Arial" w:hAnsi="Arial" w:cs="Arial"/>
        </w:rPr>
      </w:pPr>
      <w:r w:rsidRPr="00F63F2B">
        <w:rPr>
          <w:rFonts w:ascii="Arial" w:hAnsi="Arial" w:cs="Arial"/>
        </w:rPr>
        <w:t xml:space="preserve">Pinterest. Costura Partes de Máquina de Coser. [Imagen]. Tomado del link </w:t>
      </w:r>
      <w:hyperlink r:id="rId17" w:history="1">
        <w:r w:rsidRPr="00F63F2B">
          <w:rPr>
            <w:rStyle w:val="Hipervnculo"/>
            <w:rFonts w:ascii="Arial" w:hAnsi="Arial" w:cs="Arial"/>
          </w:rPr>
          <w:t>https://co.pinterest.com/pin/489977634454691153/</w:t>
        </w:r>
      </w:hyperlink>
    </w:p>
    <w:p w14:paraId="1883EAC7" w14:textId="77777777" w:rsidR="00413B45" w:rsidRDefault="00413B45" w:rsidP="0065309F">
      <w:pPr>
        <w:rPr>
          <w:rFonts w:ascii="Arial" w:hAnsi="Arial" w:cs="Arial"/>
        </w:rPr>
      </w:pPr>
    </w:p>
    <w:p w14:paraId="70A59CFA" w14:textId="77777777" w:rsidR="00684574" w:rsidRPr="00F63F2B" w:rsidRDefault="00684574" w:rsidP="0065309F">
      <w:pPr>
        <w:rPr>
          <w:rFonts w:ascii="Arial" w:hAnsi="Arial" w:cs="Arial"/>
        </w:rPr>
      </w:pPr>
    </w:p>
    <w:p w14:paraId="7A6FACEF" w14:textId="77777777" w:rsidR="00B53D0D" w:rsidRPr="00F63F2B" w:rsidRDefault="00B53D0D" w:rsidP="00B53D0D">
      <w:pPr>
        <w:jc w:val="both"/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>7. CONTROL DEL DOCUMENTO</w:t>
      </w:r>
    </w:p>
    <w:p w14:paraId="294A3AAC" w14:textId="77777777" w:rsidR="00B53D0D" w:rsidRPr="00F63F2B" w:rsidRDefault="00B53D0D" w:rsidP="00B53D0D">
      <w:pPr>
        <w:jc w:val="both"/>
        <w:rPr>
          <w:rFonts w:ascii="Arial" w:hAnsi="Arial" w:cs="Arial"/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2"/>
        <w:gridCol w:w="2661"/>
        <w:gridCol w:w="1551"/>
        <w:gridCol w:w="1781"/>
        <w:gridCol w:w="2522"/>
      </w:tblGrid>
      <w:tr w:rsidR="00B53D0D" w:rsidRPr="00F63F2B" w14:paraId="713DDDE6" w14:textId="77777777" w:rsidTr="00B37404">
        <w:tc>
          <w:tcPr>
            <w:tcW w:w="1242" w:type="dxa"/>
            <w:tcBorders>
              <w:top w:val="nil"/>
              <w:left w:val="nil"/>
            </w:tcBorders>
          </w:tcPr>
          <w:p w14:paraId="1FB9970D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694" w:type="dxa"/>
          </w:tcPr>
          <w:p w14:paraId="2DE49AE6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1559" w:type="dxa"/>
          </w:tcPr>
          <w:p w14:paraId="361746D7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1701" w:type="dxa"/>
          </w:tcPr>
          <w:p w14:paraId="3605856A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Dependencia</w:t>
            </w:r>
          </w:p>
        </w:tc>
        <w:tc>
          <w:tcPr>
            <w:tcW w:w="2551" w:type="dxa"/>
          </w:tcPr>
          <w:p w14:paraId="0CDC0F26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Fecha</w:t>
            </w:r>
          </w:p>
        </w:tc>
      </w:tr>
      <w:tr w:rsidR="00B53D0D" w:rsidRPr="00F63F2B" w14:paraId="3F4A6432" w14:textId="77777777" w:rsidTr="00B37404">
        <w:tc>
          <w:tcPr>
            <w:tcW w:w="1242" w:type="dxa"/>
          </w:tcPr>
          <w:p w14:paraId="6D76AA20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Autor (es)</w:t>
            </w:r>
          </w:p>
        </w:tc>
        <w:tc>
          <w:tcPr>
            <w:tcW w:w="2694" w:type="dxa"/>
          </w:tcPr>
          <w:p w14:paraId="791A9F76" w14:textId="77777777" w:rsidR="00B53D0D" w:rsidRPr="00F63F2B" w:rsidRDefault="00817264" w:rsidP="00B37404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F63F2B">
              <w:rPr>
                <w:rFonts w:ascii="Arial" w:hAnsi="Arial" w:cs="Arial"/>
                <w:b/>
              </w:rPr>
              <w:t>Chadis</w:t>
            </w:r>
            <w:proofErr w:type="spellEnd"/>
            <w:r w:rsidRPr="00F63F2B">
              <w:rPr>
                <w:rFonts w:ascii="Arial" w:hAnsi="Arial" w:cs="Arial"/>
                <w:b/>
              </w:rPr>
              <w:t xml:space="preserve"> Alberto Granda</w:t>
            </w:r>
          </w:p>
          <w:p w14:paraId="607919DE" w14:textId="77777777" w:rsidR="00C15341" w:rsidRPr="00F63F2B" w:rsidRDefault="00C15341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261C77B0" w14:textId="77777777" w:rsidR="00C15341" w:rsidRPr="00F63F2B" w:rsidRDefault="00C15341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4C45B2B7" w14:textId="77777777" w:rsidR="00C15341" w:rsidRPr="00F63F2B" w:rsidRDefault="00D91940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Carlos Montoya Betancur</w:t>
            </w:r>
          </w:p>
          <w:p w14:paraId="171C18A8" w14:textId="77777777" w:rsidR="00D91940" w:rsidRPr="00F63F2B" w:rsidRDefault="00D91940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7C698B47" w14:textId="407A0E94" w:rsidR="00D91940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 xml:space="preserve">Fabio </w:t>
            </w:r>
            <w:proofErr w:type="spellStart"/>
            <w:r w:rsidRPr="00F63F2B">
              <w:rPr>
                <w:rFonts w:ascii="Arial" w:hAnsi="Arial" w:cs="Arial"/>
                <w:b/>
              </w:rPr>
              <w:t>Andres</w:t>
            </w:r>
            <w:proofErr w:type="spellEnd"/>
            <w:r w:rsidRPr="00F63F2B">
              <w:rPr>
                <w:rFonts w:ascii="Arial" w:hAnsi="Arial" w:cs="Arial"/>
                <w:b/>
              </w:rPr>
              <w:t xml:space="preserve"> Londoño </w:t>
            </w:r>
            <w:proofErr w:type="spellStart"/>
            <w:r w:rsidRPr="00F63F2B">
              <w:rPr>
                <w:rFonts w:ascii="Arial" w:hAnsi="Arial" w:cs="Arial"/>
                <w:b/>
              </w:rPr>
              <w:t>Rodriguez</w:t>
            </w:r>
            <w:proofErr w:type="spellEnd"/>
          </w:p>
        </w:tc>
        <w:tc>
          <w:tcPr>
            <w:tcW w:w="1559" w:type="dxa"/>
          </w:tcPr>
          <w:p w14:paraId="56DC22F2" w14:textId="77777777" w:rsidR="00B53D0D" w:rsidRPr="00F63F2B" w:rsidRDefault="00817264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Instructor</w:t>
            </w:r>
          </w:p>
          <w:p w14:paraId="5FA411BA" w14:textId="77777777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6EE0F79A" w14:textId="77777777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0B69D72F" w14:textId="77777777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Instructor</w:t>
            </w:r>
          </w:p>
          <w:p w14:paraId="61D84D95" w14:textId="77777777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03432E7F" w14:textId="77777777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78111428" w14:textId="39F136CD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Instructor</w:t>
            </w:r>
          </w:p>
        </w:tc>
        <w:tc>
          <w:tcPr>
            <w:tcW w:w="1701" w:type="dxa"/>
          </w:tcPr>
          <w:p w14:paraId="4BBE028F" w14:textId="77777777" w:rsidR="00B53D0D" w:rsidRPr="00F63F2B" w:rsidRDefault="00817264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Centro de Formación en Diseño, Confección y Moda</w:t>
            </w:r>
          </w:p>
          <w:p w14:paraId="495CC4DE" w14:textId="77777777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25995A30" w14:textId="77777777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</w:p>
          <w:p w14:paraId="423F3BFD" w14:textId="5AB055EB" w:rsidR="0065309F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Centro de operación y mantenimiento minero COMM</w:t>
            </w:r>
          </w:p>
        </w:tc>
        <w:tc>
          <w:tcPr>
            <w:tcW w:w="2551" w:type="dxa"/>
          </w:tcPr>
          <w:p w14:paraId="0EED43B0" w14:textId="0CEEAAF2" w:rsidR="00B53D0D" w:rsidRPr="00F63F2B" w:rsidRDefault="0065309F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Noviembre</w:t>
            </w:r>
            <w:r w:rsidR="00817264" w:rsidRPr="00F63F2B">
              <w:rPr>
                <w:rFonts w:ascii="Arial" w:hAnsi="Arial" w:cs="Arial"/>
                <w:b/>
              </w:rPr>
              <w:t xml:space="preserve"> de 202</w:t>
            </w:r>
            <w:r w:rsidR="008F6D22" w:rsidRPr="00F63F2B">
              <w:rPr>
                <w:rFonts w:ascii="Arial" w:hAnsi="Arial" w:cs="Arial"/>
                <w:b/>
              </w:rPr>
              <w:t>1</w:t>
            </w:r>
          </w:p>
        </w:tc>
      </w:tr>
    </w:tbl>
    <w:p w14:paraId="23F2A0EA" w14:textId="77777777" w:rsidR="00B53D0D" w:rsidRPr="00F63F2B" w:rsidRDefault="00B53D0D" w:rsidP="00B53D0D">
      <w:pPr>
        <w:rPr>
          <w:rFonts w:ascii="Arial" w:hAnsi="Arial" w:cs="Arial"/>
        </w:rPr>
      </w:pPr>
    </w:p>
    <w:p w14:paraId="2E14072D" w14:textId="77777777" w:rsidR="00B53D0D" w:rsidRPr="00F63F2B" w:rsidRDefault="00B53D0D" w:rsidP="00B53D0D">
      <w:pPr>
        <w:rPr>
          <w:rFonts w:ascii="Arial" w:hAnsi="Arial" w:cs="Arial"/>
          <w:b/>
        </w:rPr>
      </w:pPr>
      <w:r w:rsidRPr="00F63F2B">
        <w:rPr>
          <w:rFonts w:ascii="Arial" w:hAnsi="Arial" w:cs="Arial"/>
          <w:b/>
        </w:rPr>
        <w:t xml:space="preserve">8. CONTROL DE CAMBIOS </w:t>
      </w:r>
      <w:r w:rsidRPr="00F63F2B">
        <w:rPr>
          <w:rFonts w:ascii="Arial" w:hAnsi="Arial" w:cs="Arial"/>
        </w:rPr>
        <w:t>(diligenciar únicamente si realiza ajustes a la guía)</w:t>
      </w:r>
    </w:p>
    <w:p w14:paraId="51641ED7" w14:textId="77777777" w:rsidR="00B53D0D" w:rsidRPr="00F63F2B" w:rsidRDefault="00B53D0D" w:rsidP="00B53D0D">
      <w:pPr>
        <w:rPr>
          <w:rFonts w:ascii="Arial" w:hAnsi="Arial" w:cs="Arial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6"/>
        <w:gridCol w:w="2636"/>
        <w:gridCol w:w="1534"/>
        <w:gridCol w:w="1586"/>
        <w:gridCol w:w="852"/>
        <w:gridCol w:w="1913"/>
      </w:tblGrid>
      <w:tr w:rsidR="00B53D0D" w:rsidRPr="00F63F2B" w14:paraId="3475B2E1" w14:textId="77777777" w:rsidTr="00B37404">
        <w:tc>
          <w:tcPr>
            <w:tcW w:w="1242" w:type="dxa"/>
            <w:tcBorders>
              <w:top w:val="nil"/>
              <w:left w:val="nil"/>
            </w:tcBorders>
          </w:tcPr>
          <w:p w14:paraId="0900019D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694" w:type="dxa"/>
          </w:tcPr>
          <w:p w14:paraId="604A9FE7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1559" w:type="dxa"/>
          </w:tcPr>
          <w:p w14:paraId="29E53FC7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1559" w:type="dxa"/>
          </w:tcPr>
          <w:p w14:paraId="5ACC8D7B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Dependencia</w:t>
            </w:r>
          </w:p>
        </w:tc>
        <w:tc>
          <w:tcPr>
            <w:tcW w:w="747" w:type="dxa"/>
          </w:tcPr>
          <w:p w14:paraId="745C9FDE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1946" w:type="dxa"/>
          </w:tcPr>
          <w:p w14:paraId="206DEEFA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Razón del Cambio</w:t>
            </w:r>
          </w:p>
        </w:tc>
      </w:tr>
      <w:tr w:rsidR="00B53D0D" w:rsidRPr="00F63F2B" w14:paraId="7D3D6392" w14:textId="77777777" w:rsidTr="00B37404">
        <w:tc>
          <w:tcPr>
            <w:tcW w:w="1242" w:type="dxa"/>
          </w:tcPr>
          <w:p w14:paraId="225C3536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  <w:r w:rsidRPr="00F63F2B">
              <w:rPr>
                <w:rFonts w:ascii="Arial" w:hAnsi="Arial" w:cs="Arial"/>
                <w:b/>
              </w:rPr>
              <w:t>Autor (es)</w:t>
            </w:r>
          </w:p>
        </w:tc>
        <w:tc>
          <w:tcPr>
            <w:tcW w:w="2694" w:type="dxa"/>
          </w:tcPr>
          <w:p w14:paraId="4672196E" w14:textId="0DDB3A40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14:paraId="22466F5F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47" w:type="dxa"/>
          </w:tcPr>
          <w:p w14:paraId="32B1FC2A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46" w:type="dxa"/>
          </w:tcPr>
          <w:p w14:paraId="712395F9" w14:textId="77777777" w:rsidR="00B53D0D" w:rsidRPr="00F63F2B" w:rsidRDefault="00B53D0D" w:rsidP="00B3740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721CA75" w14:textId="77777777" w:rsidR="00E85AFD" w:rsidRPr="00F63F2B" w:rsidRDefault="00E85AFD" w:rsidP="00117BFB">
      <w:pPr>
        <w:spacing w:after="0"/>
        <w:rPr>
          <w:rFonts w:ascii="Arial" w:hAnsi="Arial" w:cs="Arial"/>
          <w:color w:val="000000" w:themeColor="text1"/>
        </w:rPr>
      </w:pPr>
    </w:p>
    <w:sectPr w:rsidR="00E85AFD" w:rsidRPr="00F63F2B" w:rsidSect="003D0BEA">
      <w:headerReference w:type="default" r:id="rId18"/>
      <w:footerReference w:type="default" r:id="rId19"/>
      <w:headerReference w:type="first" r:id="rId20"/>
      <w:pgSz w:w="12240" w:h="15840"/>
      <w:pgMar w:top="1779" w:right="104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4F707" w14:textId="77777777" w:rsidR="00BD07A3" w:rsidRDefault="00BD07A3">
      <w:pPr>
        <w:spacing w:after="0" w:line="240" w:lineRule="auto"/>
      </w:pPr>
      <w:r>
        <w:separator/>
      </w:r>
    </w:p>
  </w:endnote>
  <w:endnote w:type="continuationSeparator" w:id="0">
    <w:p w14:paraId="33A946C1" w14:textId="77777777" w:rsidR="00BD07A3" w:rsidRDefault="00BD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45EC4337" w:rsidR="00B37404" w:rsidRDefault="00B37404">
    <w:pPr>
      <w:pStyle w:val="Piedepgina"/>
      <w:jc w:val="right"/>
      <w:rPr>
        <w:color w:val="595959" w:themeColor="text1" w:themeTint="A6"/>
        <w:sz w:val="18"/>
      </w:rPr>
    </w:pPr>
    <w:r>
      <w:rPr>
        <w:rFonts w:asciiTheme="majorHAnsi" w:hAnsiTheme="majorHAnsi" w:cs="Arial"/>
        <w:b/>
        <w:noProof/>
        <w:lang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019E068B">
              <wp:simplePos x="0" y="0"/>
              <wp:positionH relativeFrom="column">
                <wp:posOffset>5324475</wp:posOffset>
              </wp:positionH>
              <wp:positionV relativeFrom="paragraph">
                <wp:posOffset>-678815</wp:posOffset>
              </wp:positionV>
              <wp:extent cx="1247775" cy="276225"/>
              <wp:effectExtent l="0" t="0" r="9525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C41349" w14:textId="0D9E8DA4" w:rsidR="00B37404" w:rsidRPr="00B53D0D" w:rsidRDefault="00B37404">
                          <w:r w:rsidRPr="00B53D0D">
                            <w:rPr>
                              <w:sz w:val="18"/>
                            </w:rPr>
                            <w:t>GFPI-F-</w:t>
                          </w:r>
                          <w:r>
                            <w:rPr>
                              <w:sz w:val="18"/>
                            </w:rPr>
                            <w:t>135</w:t>
                          </w:r>
                          <w:r w:rsidRPr="00B53D0D">
                            <w:rPr>
                              <w:sz w:val="18"/>
                            </w:rPr>
                            <w:t xml:space="preserve"> V0</w:t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19.25pt;margin-top:-53.45pt;width:98.2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" fillcolor="white [3201]" stroked="f" strokeweight=".5pt">
              <v:textbox>
                <w:txbxContent>
                  <w:p w14:paraId="22C41349" w14:textId="0D9E8DA4" w:rsidR="00B37404" w:rsidRPr="00B53D0D" w:rsidRDefault="00B37404">
                    <w:r w:rsidRPr="00B53D0D">
                      <w:rPr>
                        <w:sz w:val="18"/>
                      </w:rPr>
                      <w:t>GFPI-F-</w:t>
                    </w:r>
                    <w:r>
                      <w:rPr>
                        <w:sz w:val="18"/>
                      </w:rPr>
                      <w:t>135</w:t>
                    </w:r>
                    <w:r w:rsidRPr="00B53D0D">
                      <w:rPr>
                        <w:sz w:val="18"/>
                      </w:rPr>
                      <w:t xml:space="preserve"> V0</w:t>
                    </w: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643DDF2" w14:textId="6ED03E20" w:rsidR="00B37404" w:rsidRDefault="00B37404">
    <w:pPr>
      <w:pStyle w:val="Piedepgina"/>
    </w:pPr>
  </w:p>
  <w:p w14:paraId="04A66B54" w14:textId="77777777" w:rsidR="00B37404" w:rsidRDefault="00B374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DF7C8" w14:textId="77777777" w:rsidR="00BD07A3" w:rsidRDefault="00BD07A3">
      <w:pPr>
        <w:spacing w:after="0" w:line="240" w:lineRule="auto"/>
      </w:pPr>
      <w:r>
        <w:separator/>
      </w:r>
    </w:p>
  </w:footnote>
  <w:footnote w:type="continuationSeparator" w:id="0">
    <w:p w14:paraId="1CE2D176" w14:textId="77777777" w:rsidR="00BD07A3" w:rsidRDefault="00BD0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635E" w14:textId="29F96B69" w:rsidR="00B37404" w:rsidRDefault="00B37404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824" behindDoc="0" locked="0" layoutInCell="1" allowOverlap="1" wp14:anchorId="595AC467" wp14:editId="6EF4FE00">
          <wp:simplePos x="0" y="0"/>
          <wp:positionH relativeFrom="margin">
            <wp:posOffset>2447925</wp:posOffset>
          </wp:positionH>
          <wp:positionV relativeFrom="topMargin">
            <wp:posOffset>363855</wp:posOffset>
          </wp:positionV>
          <wp:extent cx="629920" cy="588645"/>
          <wp:effectExtent l="0" t="0" r="0" b="1905"/>
          <wp:wrapNone/>
          <wp:docPr id="11" name="Imagen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5178D12F" w14:textId="77777777" w:rsidR="00B37404" w:rsidRDefault="00B37404">
    <w:pPr>
      <w:pStyle w:val="Encabezado"/>
    </w:pPr>
  </w:p>
  <w:p w14:paraId="22FDCF38" w14:textId="77777777" w:rsidR="00B37404" w:rsidRDefault="00B37404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77777777" w:rsidR="00B37404" w:rsidRDefault="00B37404">
    <w:pPr>
      <w:pStyle w:val="Encabezado"/>
      <w:rPr>
        <w:noProof/>
        <w:lang w:val="es-ES" w:eastAsia="es-ES"/>
      </w:rPr>
    </w:pPr>
  </w:p>
  <w:p w14:paraId="73F621E3" w14:textId="77777777" w:rsidR="00B37404" w:rsidRDefault="00B374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94A86"/>
    <w:multiLevelType w:val="hybridMultilevel"/>
    <w:tmpl w:val="1C5696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37A70"/>
    <w:multiLevelType w:val="hybridMultilevel"/>
    <w:tmpl w:val="C4BE5B7E"/>
    <w:lvl w:ilvl="0" w:tplc="51A6E29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s-ES" w:bidi="es-ES"/>
      </w:rPr>
    </w:lvl>
    <w:lvl w:ilvl="1" w:tplc="2C341914">
      <w:numFmt w:val="bullet"/>
      <w:lvlText w:val="•"/>
      <w:lvlJc w:val="left"/>
      <w:pPr>
        <w:ind w:left="1652" w:hanging="360"/>
      </w:pPr>
      <w:rPr>
        <w:rFonts w:hint="default"/>
        <w:lang w:val="es-ES" w:eastAsia="es-ES" w:bidi="es-ES"/>
      </w:rPr>
    </w:lvl>
    <w:lvl w:ilvl="2" w:tplc="857A0F18">
      <w:numFmt w:val="bullet"/>
      <w:lvlText w:val="•"/>
      <w:lvlJc w:val="left"/>
      <w:pPr>
        <w:ind w:left="2465" w:hanging="360"/>
      </w:pPr>
      <w:rPr>
        <w:rFonts w:hint="default"/>
        <w:lang w:val="es-ES" w:eastAsia="es-ES" w:bidi="es-ES"/>
      </w:rPr>
    </w:lvl>
    <w:lvl w:ilvl="3" w:tplc="626A13DE">
      <w:numFmt w:val="bullet"/>
      <w:lvlText w:val="•"/>
      <w:lvlJc w:val="left"/>
      <w:pPr>
        <w:ind w:left="3277" w:hanging="360"/>
      </w:pPr>
      <w:rPr>
        <w:rFonts w:hint="default"/>
        <w:lang w:val="es-ES" w:eastAsia="es-ES" w:bidi="es-ES"/>
      </w:rPr>
    </w:lvl>
    <w:lvl w:ilvl="4" w:tplc="84147052">
      <w:numFmt w:val="bullet"/>
      <w:lvlText w:val="•"/>
      <w:lvlJc w:val="left"/>
      <w:pPr>
        <w:ind w:left="4090" w:hanging="360"/>
      </w:pPr>
      <w:rPr>
        <w:rFonts w:hint="default"/>
        <w:lang w:val="es-ES" w:eastAsia="es-ES" w:bidi="es-ES"/>
      </w:rPr>
    </w:lvl>
    <w:lvl w:ilvl="5" w:tplc="5F5240C0">
      <w:numFmt w:val="bullet"/>
      <w:lvlText w:val="•"/>
      <w:lvlJc w:val="left"/>
      <w:pPr>
        <w:ind w:left="4902" w:hanging="360"/>
      </w:pPr>
      <w:rPr>
        <w:rFonts w:hint="default"/>
        <w:lang w:val="es-ES" w:eastAsia="es-ES" w:bidi="es-ES"/>
      </w:rPr>
    </w:lvl>
    <w:lvl w:ilvl="6" w:tplc="8E9A1EFC">
      <w:numFmt w:val="bullet"/>
      <w:lvlText w:val="•"/>
      <w:lvlJc w:val="left"/>
      <w:pPr>
        <w:ind w:left="5715" w:hanging="360"/>
      </w:pPr>
      <w:rPr>
        <w:rFonts w:hint="default"/>
        <w:lang w:val="es-ES" w:eastAsia="es-ES" w:bidi="es-ES"/>
      </w:rPr>
    </w:lvl>
    <w:lvl w:ilvl="7" w:tplc="0C1E23BC">
      <w:numFmt w:val="bullet"/>
      <w:lvlText w:val="•"/>
      <w:lvlJc w:val="left"/>
      <w:pPr>
        <w:ind w:left="6527" w:hanging="360"/>
      </w:pPr>
      <w:rPr>
        <w:rFonts w:hint="default"/>
        <w:lang w:val="es-ES" w:eastAsia="es-ES" w:bidi="es-ES"/>
      </w:rPr>
    </w:lvl>
    <w:lvl w:ilvl="8" w:tplc="4F2EF192">
      <w:numFmt w:val="bullet"/>
      <w:lvlText w:val="•"/>
      <w:lvlJc w:val="left"/>
      <w:pPr>
        <w:ind w:left="7340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77F254E"/>
    <w:multiLevelType w:val="hybridMultilevel"/>
    <w:tmpl w:val="DB42EE8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4C3AA6"/>
    <w:multiLevelType w:val="multilevel"/>
    <w:tmpl w:val="2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A110038"/>
    <w:multiLevelType w:val="hybridMultilevel"/>
    <w:tmpl w:val="244CF424"/>
    <w:lvl w:ilvl="0" w:tplc="0C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31900EA8"/>
    <w:multiLevelType w:val="hybridMultilevel"/>
    <w:tmpl w:val="5C0826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57D42"/>
    <w:multiLevelType w:val="hybridMultilevel"/>
    <w:tmpl w:val="E5347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C75D4C"/>
    <w:multiLevelType w:val="hybridMultilevel"/>
    <w:tmpl w:val="472821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44C96"/>
    <w:multiLevelType w:val="hybridMultilevel"/>
    <w:tmpl w:val="C400CE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A53C4"/>
    <w:multiLevelType w:val="hybridMultilevel"/>
    <w:tmpl w:val="F170045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C5B43"/>
    <w:multiLevelType w:val="hybridMultilevel"/>
    <w:tmpl w:val="A4C6ED82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82C1DDB"/>
    <w:multiLevelType w:val="hybridMultilevel"/>
    <w:tmpl w:val="C8727A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429EA"/>
    <w:multiLevelType w:val="hybridMultilevel"/>
    <w:tmpl w:val="3F6C8BA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BA53B6"/>
    <w:multiLevelType w:val="hybridMultilevel"/>
    <w:tmpl w:val="6FF8F1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E4E9C"/>
    <w:multiLevelType w:val="hybridMultilevel"/>
    <w:tmpl w:val="98E2C0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732B7646"/>
    <w:multiLevelType w:val="hybridMultilevel"/>
    <w:tmpl w:val="4934C6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050699">
    <w:abstractNumId w:val="15"/>
  </w:num>
  <w:num w:numId="2" w16cid:durableId="317535382">
    <w:abstractNumId w:val="5"/>
  </w:num>
  <w:num w:numId="3" w16cid:durableId="2038922786">
    <w:abstractNumId w:val="12"/>
  </w:num>
  <w:num w:numId="4" w16cid:durableId="1550536389">
    <w:abstractNumId w:val="9"/>
  </w:num>
  <w:num w:numId="5" w16cid:durableId="1122765629">
    <w:abstractNumId w:val="6"/>
  </w:num>
  <w:num w:numId="6" w16cid:durableId="952131402">
    <w:abstractNumId w:val="16"/>
  </w:num>
  <w:num w:numId="7" w16cid:durableId="1377851243">
    <w:abstractNumId w:val="2"/>
  </w:num>
  <w:num w:numId="8" w16cid:durableId="1386418028">
    <w:abstractNumId w:val="13"/>
  </w:num>
  <w:num w:numId="9" w16cid:durableId="447622977">
    <w:abstractNumId w:val="10"/>
  </w:num>
  <w:num w:numId="10" w16cid:durableId="1006832125">
    <w:abstractNumId w:val="7"/>
  </w:num>
  <w:num w:numId="11" w16cid:durableId="722405962">
    <w:abstractNumId w:val="0"/>
  </w:num>
  <w:num w:numId="12" w16cid:durableId="389816239">
    <w:abstractNumId w:val="8"/>
  </w:num>
  <w:num w:numId="13" w16cid:durableId="76488843">
    <w:abstractNumId w:val="11"/>
  </w:num>
  <w:num w:numId="14" w16cid:durableId="1937323863">
    <w:abstractNumId w:val="14"/>
  </w:num>
  <w:num w:numId="15" w16cid:durableId="2060977083">
    <w:abstractNumId w:val="4"/>
  </w:num>
  <w:num w:numId="16" w16cid:durableId="2076733144">
    <w:abstractNumId w:val="3"/>
  </w:num>
  <w:num w:numId="17" w16cid:durableId="53164689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11641"/>
    <w:rsid w:val="00020D3B"/>
    <w:rsid w:val="0002561E"/>
    <w:rsid w:val="0004209E"/>
    <w:rsid w:val="00052A06"/>
    <w:rsid w:val="000554BF"/>
    <w:rsid w:val="00061849"/>
    <w:rsid w:val="00076E0C"/>
    <w:rsid w:val="00083909"/>
    <w:rsid w:val="000A563D"/>
    <w:rsid w:val="000A72A9"/>
    <w:rsid w:val="000C0E8D"/>
    <w:rsid w:val="000C5D9A"/>
    <w:rsid w:val="000D290A"/>
    <w:rsid w:val="000D4716"/>
    <w:rsid w:val="000E0BA4"/>
    <w:rsid w:val="000E2797"/>
    <w:rsid w:val="000F2166"/>
    <w:rsid w:val="00117BFB"/>
    <w:rsid w:val="001232CA"/>
    <w:rsid w:val="001415FB"/>
    <w:rsid w:val="00143622"/>
    <w:rsid w:val="0015377C"/>
    <w:rsid w:val="00185319"/>
    <w:rsid w:val="00195C5C"/>
    <w:rsid w:val="001B73F3"/>
    <w:rsid w:val="001C4AD1"/>
    <w:rsid w:val="001D624A"/>
    <w:rsid w:val="001F47A9"/>
    <w:rsid w:val="002317C9"/>
    <w:rsid w:val="00236A5D"/>
    <w:rsid w:val="00252673"/>
    <w:rsid w:val="00256401"/>
    <w:rsid w:val="00261D47"/>
    <w:rsid w:val="002620C7"/>
    <w:rsid w:val="002635A1"/>
    <w:rsid w:val="00270A8A"/>
    <w:rsid w:val="002816E0"/>
    <w:rsid w:val="002966FB"/>
    <w:rsid w:val="002A2BBE"/>
    <w:rsid w:val="002A5BDC"/>
    <w:rsid w:val="002C067A"/>
    <w:rsid w:val="002C0E9D"/>
    <w:rsid w:val="002D12AD"/>
    <w:rsid w:val="002E04E7"/>
    <w:rsid w:val="002E0F5A"/>
    <w:rsid w:val="002E10A5"/>
    <w:rsid w:val="002E4EEC"/>
    <w:rsid w:val="003232D5"/>
    <w:rsid w:val="00344DAC"/>
    <w:rsid w:val="00353AC9"/>
    <w:rsid w:val="00373170"/>
    <w:rsid w:val="0037351E"/>
    <w:rsid w:val="003808D7"/>
    <w:rsid w:val="00390D63"/>
    <w:rsid w:val="00396E0B"/>
    <w:rsid w:val="00397367"/>
    <w:rsid w:val="003B2FA3"/>
    <w:rsid w:val="003B41A3"/>
    <w:rsid w:val="003C0BF4"/>
    <w:rsid w:val="003D0BEA"/>
    <w:rsid w:val="003D0D08"/>
    <w:rsid w:val="003D718A"/>
    <w:rsid w:val="003D7A28"/>
    <w:rsid w:val="003E1FB9"/>
    <w:rsid w:val="003E7397"/>
    <w:rsid w:val="003F5612"/>
    <w:rsid w:val="00400D09"/>
    <w:rsid w:val="00403354"/>
    <w:rsid w:val="0041086A"/>
    <w:rsid w:val="00411099"/>
    <w:rsid w:val="00413B45"/>
    <w:rsid w:val="0041616A"/>
    <w:rsid w:val="00420580"/>
    <w:rsid w:val="004247F3"/>
    <w:rsid w:val="00464251"/>
    <w:rsid w:val="004645FD"/>
    <w:rsid w:val="00481B87"/>
    <w:rsid w:val="004A2BAD"/>
    <w:rsid w:val="004B0AC3"/>
    <w:rsid w:val="004B6636"/>
    <w:rsid w:val="004C4B14"/>
    <w:rsid w:val="00502891"/>
    <w:rsid w:val="00514395"/>
    <w:rsid w:val="0053497B"/>
    <w:rsid w:val="005452A3"/>
    <w:rsid w:val="00564F0B"/>
    <w:rsid w:val="0057690E"/>
    <w:rsid w:val="00576D6F"/>
    <w:rsid w:val="005A1263"/>
    <w:rsid w:val="005B1482"/>
    <w:rsid w:val="005B2E03"/>
    <w:rsid w:val="005B3ECA"/>
    <w:rsid w:val="005C1903"/>
    <w:rsid w:val="005D4F6E"/>
    <w:rsid w:val="005E6A59"/>
    <w:rsid w:val="005E7D2B"/>
    <w:rsid w:val="005F47CD"/>
    <w:rsid w:val="006000AC"/>
    <w:rsid w:val="00602098"/>
    <w:rsid w:val="00605BD6"/>
    <w:rsid w:val="00611057"/>
    <w:rsid w:val="006311A3"/>
    <w:rsid w:val="00645AF9"/>
    <w:rsid w:val="0065309F"/>
    <w:rsid w:val="00660D06"/>
    <w:rsid w:val="00661615"/>
    <w:rsid w:val="00662711"/>
    <w:rsid w:val="00682703"/>
    <w:rsid w:val="00684574"/>
    <w:rsid w:val="006866E9"/>
    <w:rsid w:val="006C0487"/>
    <w:rsid w:val="006C125B"/>
    <w:rsid w:val="006C435E"/>
    <w:rsid w:val="007060B6"/>
    <w:rsid w:val="00716CBA"/>
    <w:rsid w:val="00724EEC"/>
    <w:rsid w:val="00726B97"/>
    <w:rsid w:val="00731E1D"/>
    <w:rsid w:val="00763DBE"/>
    <w:rsid w:val="00771DE3"/>
    <w:rsid w:val="00775EAE"/>
    <w:rsid w:val="007810E3"/>
    <w:rsid w:val="007824F0"/>
    <w:rsid w:val="00787C7F"/>
    <w:rsid w:val="00795256"/>
    <w:rsid w:val="007B0D75"/>
    <w:rsid w:val="007B28E9"/>
    <w:rsid w:val="007B4C96"/>
    <w:rsid w:val="007C07D0"/>
    <w:rsid w:val="007C2577"/>
    <w:rsid w:val="007D2671"/>
    <w:rsid w:val="00802532"/>
    <w:rsid w:val="008039FB"/>
    <w:rsid w:val="0081094F"/>
    <w:rsid w:val="008153A3"/>
    <w:rsid w:val="00817264"/>
    <w:rsid w:val="00820A23"/>
    <w:rsid w:val="0082226E"/>
    <w:rsid w:val="00825C9C"/>
    <w:rsid w:val="00870F48"/>
    <w:rsid w:val="00880884"/>
    <w:rsid w:val="008A1EA2"/>
    <w:rsid w:val="008A666E"/>
    <w:rsid w:val="008D027A"/>
    <w:rsid w:val="008D6C9B"/>
    <w:rsid w:val="008D6EEA"/>
    <w:rsid w:val="008E0452"/>
    <w:rsid w:val="008E4ECC"/>
    <w:rsid w:val="008F09F2"/>
    <w:rsid w:val="008F239C"/>
    <w:rsid w:val="008F6D22"/>
    <w:rsid w:val="008F714A"/>
    <w:rsid w:val="008F791F"/>
    <w:rsid w:val="009015A5"/>
    <w:rsid w:val="00912DB8"/>
    <w:rsid w:val="00916819"/>
    <w:rsid w:val="009176DA"/>
    <w:rsid w:val="00920978"/>
    <w:rsid w:val="0094449B"/>
    <w:rsid w:val="00961578"/>
    <w:rsid w:val="009841E7"/>
    <w:rsid w:val="00991827"/>
    <w:rsid w:val="0099513E"/>
    <w:rsid w:val="009C200E"/>
    <w:rsid w:val="009D10C5"/>
    <w:rsid w:val="009D3278"/>
    <w:rsid w:val="009F3F10"/>
    <w:rsid w:val="00A01B4F"/>
    <w:rsid w:val="00A1054D"/>
    <w:rsid w:val="00A1213F"/>
    <w:rsid w:val="00A12229"/>
    <w:rsid w:val="00A15209"/>
    <w:rsid w:val="00A203A1"/>
    <w:rsid w:val="00A63563"/>
    <w:rsid w:val="00A63DD9"/>
    <w:rsid w:val="00A660F2"/>
    <w:rsid w:val="00A815A4"/>
    <w:rsid w:val="00A835EA"/>
    <w:rsid w:val="00A9136A"/>
    <w:rsid w:val="00A92164"/>
    <w:rsid w:val="00A92FC6"/>
    <w:rsid w:val="00A95BCC"/>
    <w:rsid w:val="00A9784A"/>
    <w:rsid w:val="00AA2C78"/>
    <w:rsid w:val="00AA4929"/>
    <w:rsid w:val="00AA49A7"/>
    <w:rsid w:val="00AB1780"/>
    <w:rsid w:val="00AD035C"/>
    <w:rsid w:val="00AD4EC9"/>
    <w:rsid w:val="00AD6FA4"/>
    <w:rsid w:val="00AE7C02"/>
    <w:rsid w:val="00AF020A"/>
    <w:rsid w:val="00B06CAD"/>
    <w:rsid w:val="00B279D7"/>
    <w:rsid w:val="00B37404"/>
    <w:rsid w:val="00B457AB"/>
    <w:rsid w:val="00B45E36"/>
    <w:rsid w:val="00B53D0D"/>
    <w:rsid w:val="00B92BB0"/>
    <w:rsid w:val="00BA2979"/>
    <w:rsid w:val="00BC1DCE"/>
    <w:rsid w:val="00BC2546"/>
    <w:rsid w:val="00BC3C73"/>
    <w:rsid w:val="00BC7606"/>
    <w:rsid w:val="00BD07A3"/>
    <w:rsid w:val="00BD4A80"/>
    <w:rsid w:val="00BE6132"/>
    <w:rsid w:val="00BE68BE"/>
    <w:rsid w:val="00BF7237"/>
    <w:rsid w:val="00BF7634"/>
    <w:rsid w:val="00C15341"/>
    <w:rsid w:val="00C170B2"/>
    <w:rsid w:val="00C22758"/>
    <w:rsid w:val="00C35425"/>
    <w:rsid w:val="00C463EE"/>
    <w:rsid w:val="00C55757"/>
    <w:rsid w:val="00C81507"/>
    <w:rsid w:val="00CA0A1E"/>
    <w:rsid w:val="00CB034B"/>
    <w:rsid w:val="00CB377B"/>
    <w:rsid w:val="00CC34BC"/>
    <w:rsid w:val="00CC52CF"/>
    <w:rsid w:val="00CD34D9"/>
    <w:rsid w:val="00CD453C"/>
    <w:rsid w:val="00CE3BB0"/>
    <w:rsid w:val="00D16E51"/>
    <w:rsid w:val="00D277E1"/>
    <w:rsid w:val="00D34F94"/>
    <w:rsid w:val="00D40516"/>
    <w:rsid w:val="00D43DBB"/>
    <w:rsid w:val="00D453BD"/>
    <w:rsid w:val="00D50251"/>
    <w:rsid w:val="00D51613"/>
    <w:rsid w:val="00D64BAB"/>
    <w:rsid w:val="00D81791"/>
    <w:rsid w:val="00D82EF8"/>
    <w:rsid w:val="00D8562A"/>
    <w:rsid w:val="00D91940"/>
    <w:rsid w:val="00DA5315"/>
    <w:rsid w:val="00DD6B4A"/>
    <w:rsid w:val="00DF0002"/>
    <w:rsid w:val="00DF2039"/>
    <w:rsid w:val="00DF2EED"/>
    <w:rsid w:val="00DF5C93"/>
    <w:rsid w:val="00DF6B95"/>
    <w:rsid w:val="00E011BE"/>
    <w:rsid w:val="00E22A35"/>
    <w:rsid w:val="00E30072"/>
    <w:rsid w:val="00E35B19"/>
    <w:rsid w:val="00E64A66"/>
    <w:rsid w:val="00E74124"/>
    <w:rsid w:val="00E82172"/>
    <w:rsid w:val="00E85AFD"/>
    <w:rsid w:val="00E961B0"/>
    <w:rsid w:val="00EB0A2B"/>
    <w:rsid w:val="00EB0F4C"/>
    <w:rsid w:val="00EC0933"/>
    <w:rsid w:val="00EC76F5"/>
    <w:rsid w:val="00EF627E"/>
    <w:rsid w:val="00F11303"/>
    <w:rsid w:val="00F13FED"/>
    <w:rsid w:val="00F3459C"/>
    <w:rsid w:val="00F362E0"/>
    <w:rsid w:val="00F40FDD"/>
    <w:rsid w:val="00F562EF"/>
    <w:rsid w:val="00F575AE"/>
    <w:rsid w:val="00F63F2B"/>
    <w:rsid w:val="00F72DE0"/>
    <w:rsid w:val="00F77B33"/>
    <w:rsid w:val="00FB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tulo">
    <w:name w:val="Title"/>
    <w:basedOn w:val="Normal"/>
    <w:link w:val="TtuloCar"/>
    <w:qFormat/>
    <w:rsid w:val="004C4B14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4C4B14"/>
    <w:rPr>
      <w:rFonts w:ascii="Times New Roman" w:eastAsia="Times New Roman" w:hAnsi="Times New Roman"/>
      <w:sz w:val="24"/>
      <w:lang w:val="es-ES"/>
    </w:rPr>
  </w:style>
  <w:style w:type="paragraph" w:customStyle="1" w:styleId="xmsonormal">
    <w:name w:val="x_msonormal"/>
    <w:basedOn w:val="Normal"/>
    <w:rsid w:val="00262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D6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.pinterest.com/pin/489977634454691153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hyperlink" Target="https://co.pinterest.com/pin/489977634454691153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aquinasdecoser.info/estructura-de-la-maquina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maquinasdecoser.info/estructura-de-la-maquina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3E9907905E154EA4E72B9E7D980F94" ma:contentTypeVersion="21" ma:contentTypeDescription="Create a new document." ma:contentTypeScope="" ma:versionID="c5f044fa3ed8ba2c08de9e7a31acfaf1">
  <xsd:schema xmlns:xsd="http://www.w3.org/2001/XMLSchema" xmlns:xs="http://www.w3.org/2001/XMLSchema" xmlns:p="http://schemas.microsoft.com/office/2006/metadata/properties" xmlns:ns1="http://schemas.microsoft.com/sharepoint/v3" xmlns:ns2="b13533ce-b316-46b0-85d7-ea2c74c598ee" xmlns:ns3="b76180c4-39e2-4490-93d3-e34c169797c1" targetNamespace="http://schemas.microsoft.com/office/2006/metadata/properties" ma:root="true" ma:fieldsID="19a1832c8368576113cfc8bfd18fe601" ns1:_="" ns2:_="" ns3:_="">
    <xsd:import namespace="http://schemas.microsoft.com/sharepoint/v3"/>
    <xsd:import namespace="b13533ce-b316-46b0-85d7-ea2c74c598ee"/>
    <xsd:import namespace="b76180c4-39e2-4490-93d3-e34c16979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533ce-b316-46b0-85d7-ea2c74c598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80c4-39e2-4490-93d3-e34c169797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dfd5a1-5f49-4d24-8ecf-11e2a2f8d68d}" ma:internalName="TaxCatchAll" ma:showField="CatchAllData" ma:web="b76180c4-39e2-4490-93d3-e34c169797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3533ce-b316-46b0-85d7-ea2c74c598ee">
      <Terms xmlns="http://schemas.microsoft.com/office/infopath/2007/PartnerControls"/>
    </lcf76f155ced4ddcb4097134ff3c332f>
    <TaxCatchAll xmlns="b76180c4-39e2-4490-93d3-e34c169797c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4AADA-92BF-49D9-B512-24A72A1AF4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E4FAE0-4A83-4119-83D0-45FC09AB4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3533ce-b316-46b0-85d7-ea2c74c598ee"/>
    <ds:schemaRef ds:uri="b76180c4-39e2-4490-93d3-e34c169797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2326B2-7981-4B2A-94F4-2060A4208890}">
  <ds:schemaRefs>
    <ds:schemaRef ds:uri="http://schemas.microsoft.com/office/2006/metadata/properties"/>
    <ds:schemaRef ds:uri="http://schemas.microsoft.com/office/infopath/2007/PartnerControls"/>
    <ds:schemaRef ds:uri="b13533ce-b316-46b0-85d7-ea2c74c598ee"/>
    <ds:schemaRef ds:uri="b76180c4-39e2-4490-93d3-e34c169797c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03F6A2-9497-4121-8AFF-52FB3C2F89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117</TotalTime>
  <Pages>9</Pages>
  <Words>1992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12924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Laptop HP 0012La</cp:lastModifiedBy>
  <cp:revision>7</cp:revision>
  <cp:lastPrinted>2016-06-08T15:42:00Z</cp:lastPrinted>
  <dcterms:created xsi:type="dcterms:W3CDTF">2025-09-19T04:09:00Z</dcterms:created>
  <dcterms:modified xsi:type="dcterms:W3CDTF">2025-09-21T17:16:00Z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0x010100ED3E9907905E154EA4E72B9E7D980F94</vt:lpwstr>
  </property>
</Properties>
</file>